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7DA73F" w14:textId="77777777" w:rsidR="00BD43CC" w:rsidRPr="001A177B" w:rsidRDefault="00BD43CC" w:rsidP="003613F1">
      <w:pPr>
        <w:rPr>
          <w:rFonts w:ascii="Arial" w:hAnsi="Arial" w:cs="Arial"/>
          <w:lang w:val="sr-Cyrl-BA"/>
        </w:rPr>
      </w:pPr>
    </w:p>
    <w:p w14:paraId="36861AD1" w14:textId="77777777" w:rsidR="00BD43CC" w:rsidRPr="001A177B" w:rsidRDefault="00BD43CC">
      <w:pPr>
        <w:jc w:val="center"/>
        <w:rPr>
          <w:rFonts w:ascii="Arial" w:hAnsi="Arial" w:cs="Arial"/>
        </w:rPr>
      </w:pPr>
    </w:p>
    <w:p w14:paraId="51BF9260" w14:textId="77777777" w:rsidR="00BD43CC" w:rsidRPr="001A177B" w:rsidRDefault="00BD43CC">
      <w:pPr>
        <w:jc w:val="center"/>
        <w:rPr>
          <w:rFonts w:ascii="Arial" w:hAnsi="Arial" w:cs="Arial"/>
        </w:rPr>
      </w:pPr>
    </w:p>
    <w:p w14:paraId="3D5F4D88" w14:textId="77777777" w:rsidR="00BD43CC" w:rsidRPr="001A177B" w:rsidRDefault="00BD43CC">
      <w:pPr>
        <w:jc w:val="center"/>
        <w:rPr>
          <w:rFonts w:ascii="Arial" w:hAnsi="Arial" w:cs="Arial"/>
        </w:rPr>
      </w:pPr>
    </w:p>
    <w:p w14:paraId="0C2E4063" w14:textId="77777777" w:rsidR="00BD43CC" w:rsidRPr="001A177B" w:rsidRDefault="00BD43CC">
      <w:pPr>
        <w:jc w:val="center"/>
        <w:rPr>
          <w:rFonts w:ascii="Arial" w:hAnsi="Arial" w:cs="Arial"/>
        </w:rPr>
      </w:pPr>
    </w:p>
    <w:p w14:paraId="6568D19B" w14:textId="77777777" w:rsidR="00BD43CC" w:rsidRPr="001A177B" w:rsidRDefault="00BD43CC">
      <w:pPr>
        <w:jc w:val="center"/>
        <w:rPr>
          <w:rFonts w:ascii="Arial" w:hAnsi="Arial" w:cs="Arial"/>
        </w:rPr>
      </w:pPr>
    </w:p>
    <w:p w14:paraId="013E17A1" w14:textId="77777777" w:rsidR="00BD43CC" w:rsidRPr="001A177B" w:rsidRDefault="00BD43CC">
      <w:pPr>
        <w:jc w:val="center"/>
        <w:rPr>
          <w:rFonts w:ascii="Arial" w:hAnsi="Arial" w:cs="Arial"/>
        </w:rPr>
      </w:pPr>
    </w:p>
    <w:p w14:paraId="461D39AE" w14:textId="77777777" w:rsidR="00BD43CC" w:rsidRPr="001A177B" w:rsidRDefault="00BD43CC">
      <w:pPr>
        <w:jc w:val="center"/>
        <w:rPr>
          <w:rFonts w:ascii="Arial" w:hAnsi="Arial" w:cs="Arial"/>
        </w:rPr>
      </w:pPr>
    </w:p>
    <w:p w14:paraId="6A3A98E8" w14:textId="77777777" w:rsidR="00BD43CC" w:rsidRPr="001A177B" w:rsidRDefault="00BD43CC">
      <w:pPr>
        <w:jc w:val="center"/>
        <w:rPr>
          <w:rFonts w:ascii="Arial" w:hAnsi="Arial" w:cs="Arial"/>
        </w:rPr>
      </w:pPr>
    </w:p>
    <w:p w14:paraId="6508F9A2" w14:textId="77777777" w:rsidR="00BD43CC" w:rsidRPr="001A177B" w:rsidRDefault="00BD43CC">
      <w:pPr>
        <w:jc w:val="center"/>
        <w:rPr>
          <w:rFonts w:ascii="Arial" w:hAnsi="Arial" w:cs="Arial"/>
        </w:rPr>
      </w:pPr>
    </w:p>
    <w:p w14:paraId="245DB7A3" w14:textId="77777777" w:rsidR="00BD43CC" w:rsidRPr="001A177B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3A5A9E64" w14:textId="77777777" w:rsidR="00BD43CC" w:rsidRPr="001A177B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417B2251" w14:textId="77777777" w:rsidR="00BD43CC" w:rsidRPr="001A177B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2BE05BE9" w14:textId="77777777" w:rsidR="00BD43CC" w:rsidRPr="001A177B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5932D55B" w14:textId="77777777" w:rsidR="00BD43CC" w:rsidRPr="001A177B" w:rsidRDefault="000514C3">
      <w:pPr>
        <w:jc w:val="center"/>
        <w:rPr>
          <w:rFonts w:ascii="Arial" w:hAnsi="Arial" w:cs="Arial"/>
          <w:b/>
          <w:bCs/>
          <w:lang w:val="sr-Cyrl-BA"/>
        </w:rPr>
      </w:pPr>
      <w:r>
        <w:rPr>
          <w:rFonts w:ascii="Arial" w:hAnsi="Arial" w:cs="Arial"/>
          <w:b/>
          <w:bCs/>
          <w:noProof/>
          <w:lang w:eastAsia="sr-Latn-BA"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5A2F462" wp14:editId="17863742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415915" cy="1965325"/>
                <wp:effectExtent l="0" t="0" r="32385" b="53975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5915" cy="19653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59216EA" w14:textId="77777777" w:rsidR="00797272" w:rsidRPr="001A177B" w:rsidRDefault="00797272" w:rsidP="003329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</w:p>
                          <w:p w14:paraId="5085CB06" w14:textId="77777777" w:rsidR="00797272" w:rsidRPr="001A177B" w:rsidRDefault="00797272" w:rsidP="003329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</w:pPr>
                            <w:r w:rsidRPr="001A177B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>И</w:t>
                            </w:r>
                            <w:r w:rsidRPr="001A177B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  <w:t>НФОРМАЦИЈА</w:t>
                            </w:r>
                            <w:r w:rsidR="008F00AD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1A177B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 xml:space="preserve">О ПОСЛОВАЊУ </w:t>
                            </w:r>
                          </w:p>
                          <w:p w14:paraId="37CA91FA" w14:textId="77777777" w:rsidR="00797272" w:rsidRPr="001A177B" w:rsidRDefault="00797272" w:rsidP="003329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1A177B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ЈП </w:t>
                            </w:r>
                            <w:r w:rsidRPr="001A177B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 xml:space="preserve">СЦ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  <w:t>,,</w:t>
                            </w:r>
                            <w:r w:rsidRPr="001A177B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  <w:t>SERVITIUM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  <w:t>“</w:t>
                            </w:r>
                            <w:r w:rsidR="008F00AD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1A177B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>Градишка</w:t>
                            </w:r>
                          </w:p>
                          <w:p w14:paraId="714EF3C4" w14:textId="3CDD9D29" w:rsidR="00797272" w:rsidRPr="001A177B" w:rsidRDefault="00797272" w:rsidP="00332926">
                            <w:pPr>
                              <w:jc w:val="center"/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</w:pPr>
                            <w:r w:rsidRPr="001A177B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>за период јануар-јуни 20</w:t>
                            </w:r>
                            <w:r w:rsidR="00C00624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  <w:t>2</w:t>
                            </w:r>
                            <w:r w:rsidR="003176DF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  <w:t>6</w:t>
                            </w:r>
                            <w:r w:rsidRPr="001A177B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>. године</w:t>
                            </w:r>
                          </w:p>
                          <w:p w14:paraId="7CEA9F22" w14:textId="77777777" w:rsidR="00797272" w:rsidRPr="001A177B" w:rsidRDefault="00797272" w:rsidP="00332926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5A2F462" id="Rectangle 1" o:spid="_x0000_s1026" style="position:absolute;left:0;text-align:left;margin-left:0;margin-top:0;width:426.45pt;height:154.7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14:paraId="059216EA" w14:textId="77777777" w:rsidR="00797272" w:rsidRPr="001A177B" w:rsidRDefault="00797272" w:rsidP="0033292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</w:pPr>
                    </w:p>
                    <w:p w14:paraId="5085CB06" w14:textId="77777777" w:rsidR="00797272" w:rsidRPr="001A177B" w:rsidRDefault="00797272" w:rsidP="0033292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</w:pPr>
                      <w:r w:rsidRPr="001A177B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>И</w:t>
                      </w:r>
                      <w:r w:rsidRPr="001A177B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  <w:t>НФОРМАЦИЈА</w:t>
                      </w:r>
                      <w:r w:rsidR="008F00AD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  <w:t xml:space="preserve"> </w:t>
                      </w:r>
                      <w:r w:rsidRPr="001A177B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 xml:space="preserve">О ПОСЛОВАЊУ </w:t>
                      </w:r>
                    </w:p>
                    <w:p w14:paraId="37CA91FA" w14:textId="77777777" w:rsidR="00797272" w:rsidRPr="001A177B" w:rsidRDefault="00797272" w:rsidP="0033292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</w:pPr>
                      <w:r w:rsidRPr="001A177B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  <w:t xml:space="preserve">ЈП </w:t>
                      </w:r>
                      <w:r w:rsidRPr="001A177B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 xml:space="preserve">СЦ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  <w:t>,,</w:t>
                      </w:r>
                      <w:r w:rsidRPr="001A177B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  <w:t>SERVITIUM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  <w:t>“</w:t>
                      </w:r>
                      <w:r w:rsidR="008F00AD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  <w:t xml:space="preserve"> </w:t>
                      </w:r>
                      <w:r w:rsidRPr="001A177B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>Градишка</w:t>
                      </w:r>
                    </w:p>
                    <w:p w14:paraId="714EF3C4" w14:textId="3CDD9D29" w:rsidR="00797272" w:rsidRPr="001A177B" w:rsidRDefault="00797272" w:rsidP="00332926">
                      <w:pPr>
                        <w:jc w:val="center"/>
                        <w:rPr>
                          <w:rFonts w:ascii="Arial" w:hAnsi="Arial" w:cs="Arial"/>
                          <w:sz w:val="48"/>
                          <w:szCs w:val="48"/>
                        </w:rPr>
                      </w:pPr>
                      <w:r w:rsidRPr="001A177B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>за период јануар-јуни 20</w:t>
                      </w:r>
                      <w:r w:rsidR="00C00624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  <w:t>2</w:t>
                      </w:r>
                      <w:r w:rsidR="003176DF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  <w:t>6</w:t>
                      </w:r>
                      <w:r w:rsidRPr="001A177B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>. године</w:t>
                      </w:r>
                    </w:p>
                    <w:p w14:paraId="7CEA9F22" w14:textId="77777777" w:rsidR="00797272" w:rsidRPr="001A177B" w:rsidRDefault="00797272" w:rsidP="00332926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14:paraId="0E2FEA7D" w14:textId="77777777" w:rsidR="00BD43CC" w:rsidRPr="001A177B" w:rsidRDefault="00BD43CC">
      <w:pPr>
        <w:jc w:val="center"/>
        <w:rPr>
          <w:rFonts w:ascii="Arial" w:hAnsi="Arial" w:cs="Arial"/>
          <w:b/>
          <w:bCs/>
        </w:rPr>
      </w:pPr>
    </w:p>
    <w:p w14:paraId="5F437C80" w14:textId="77777777" w:rsidR="00BD43CC" w:rsidRPr="001A177B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3B0C1218" w14:textId="77777777" w:rsidR="00BD43CC" w:rsidRPr="001A177B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591EE328" w14:textId="77777777" w:rsidR="00BD43CC" w:rsidRPr="001A177B" w:rsidRDefault="00BD43CC" w:rsidP="003613F1">
      <w:pPr>
        <w:rPr>
          <w:rFonts w:ascii="Arial" w:hAnsi="Arial" w:cs="Arial"/>
          <w:b/>
          <w:bCs/>
          <w:lang w:val="sr-Cyrl-BA"/>
        </w:rPr>
      </w:pPr>
    </w:p>
    <w:p w14:paraId="10FD5777" w14:textId="77777777" w:rsidR="00BD43CC" w:rsidRPr="001A177B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62113337" w14:textId="77777777" w:rsidR="00BD43CC" w:rsidRPr="001A177B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48E6ADA8" w14:textId="77777777" w:rsidR="00BD43CC" w:rsidRPr="001A177B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54A0D65A" w14:textId="77777777" w:rsidR="00BD43CC" w:rsidRPr="001A177B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394C301C" w14:textId="77777777" w:rsidR="00BD43CC" w:rsidRPr="001A177B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3ADE6DDA" w14:textId="77777777" w:rsidR="00BD43CC" w:rsidRPr="001A177B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02290935" w14:textId="77777777" w:rsidR="00361022" w:rsidRPr="001A177B" w:rsidRDefault="00361022">
      <w:pPr>
        <w:jc w:val="center"/>
        <w:rPr>
          <w:rFonts w:ascii="Arial" w:hAnsi="Arial" w:cs="Arial"/>
          <w:b/>
          <w:bCs/>
        </w:rPr>
      </w:pPr>
    </w:p>
    <w:p w14:paraId="7B52F4E4" w14:textId="77777777" w:rsidR="00361022" w:rsidRPr="001A177B" w:rsidRDefault="00361022">
      <w:pPr>
        <w:jc w:val="center"/>
        <w:rPr>
          <w:rFonts w:ascii="Arial" w:hAnsi="Arial" w:cs="Arial"/>
          <w:b/>
          <w:bCs/>
        </w:rPr>
      </w:pPr>
    </w:p>
    <w:p w14:paraId="3889C957" w14:textId="77777777" w:rsidR="00361022" w:rsidRPr="001A177B" w:rsidRDefault="00361022">
      <w:pPr>
        <w:jc w:val="center"/>
        <w:rPr>
          <w:rFonts w:ascii="Arial" w:hAnsi="Arial" w:cs="Arial"/>
          <w:b/>
          <w:bCs/>
        </w:rPr>
      </w:pPr>
    </w:p>
    <w:p w14:paraId="18FDD86A" w14:textId="77777777" w:rsidR="00361022" w:rsidRPr="001A177B" w:rsidRDefault="00361022">
      <w:pPr>
        <w:jc w:val="center"/>
        <w:rPr>
          <w:rFonts w:ascii="Arial" w:hAnsi="Arial" w:cs="Arial"/>
          <w:b/>
          <w:bCs/>
        </w:rPr>
      </w:pPr>
    </w:p>
    <w:p w14:paraId="5D640AC3" w14:textId="77777777" w:rsidR="006C6B0A" w:rsidRDefault="006C6B0A">
      <w:pPr>
        <w:jc w:val="center"/>
        <w:rPr>
          <w:rFonts w:ascii="Arial" w:hAnsi="Arial" w:cs="Arial"/>
          <w:b/>
          <w:bCs/>
          <w:lang w:val="sr-Cyrl-BA"/>
        </w:rPr>
      </w:pPr>
    </w:p>
    <w:p w14:paraId="61FDB3C7" w14:textId="77777777" w:rsidR="006C6B0A" w:rsidRDefault="006C6B0A">
      <w:pPr>
        <w:jc w:val="center"/>
        <w:rPr>
          <w:rFonts w:ascii="Arial" w:hAnsi="Arial" w:cs="Arial"/>
          <w:b/>
          <w:bCs/>
          <w:lang w:val="sr-Cyrl-BA"/>
        </w:rPr>
      </w:pPr>
    </w:p>
    <w:p w14:paraId="5CE6CA6F" w14:textId="77777777" w:rsidR="006C6B0A" w:rsidRDefault="006C6B0A">
      <w:pPr>
        <w:jc w:val="center"/>
        <w:rPr>
          <w:rFonts w:ascii="Arial" w:hAnsi="Arial" w:cs="Arial"/>
          <w:b/>
          <w:bCs/>
          <w:lang w:val="sr-Cyrl-BA"/>
        </w:rPr>
      </w:pPr>
    </w:p>
    <w:p w14:paraId="1CF0E8CE" w14:textId="77777777" w:rsidR="006C6B0A" w:rsidRDefault="006C6B0A">
      <w:pPr>
        <w:jc w:val="center"/>
        <w:rPr>
          <w:rFonts w:ascii="Arial" w:hAnsi="Arial" w:cs="Arial"/>
          <w:b/>
          <w:bCs/>
          <w:lang w:val="sr-Cyrl-BA"/>
        </w:rPr>
      </w:pPr>
    </w:p>
    <w:p w14:paraId="611FF090" w14:textId="77777777" w:rsidR="006C6B0A" w:rsidRDefault="006C6B0A">
      <w:pPr>
        <w:jc w:val="center"/>
        <w:rPr>
          <w:rFonts w:ascii="Arial" w:hAnsi="Arial" w:cs="Arial"/>
          <w:b/>
          <w:bCs/>
          <w:lang w:val="sr-Cyrl-BA"/>
        </w:rPr>
      </w:pPr>
    </w:p>
    <w:p w14:paraId="215CBA54" w14:textId="77777777" w:rsidR="006C6B0A" w:rsidRDefault="006C6B0A">
      <w:pPr>
        <w:jc w:val="center"/>
        <w:rPr>
          <w:rFonts w:ascii="Arial" w:hAnsi="Arial" w:cs="Arial"/>
          <w:b/>
          <w:bCs/>
          <w:lang w:val="sr-Cyrl-BA"/>
        </w:rPr>
      </w:pPr>
    </w:p>
    <w:p w14:paraId="7D64DF36" w14:textId="77777777" w:rsidR="00E82169" w:rsidRDefault="00E82169">
      <w:pPr>
        <w:jc w:val="center"/>
        <w:rPr>
          <w:rFonts w:ascii="Arial" w:hAnsi="Arial" w:cs="Arial"/>
          <w:b/>
          <w:bCs/>
          <w:lang w:val="sr-Cyrl-BA"/>
        </w:rPr>
      </w:pPr>
    </w:p>
    <w:p w14:paraId="21D40B63" w14:textId="77777777" w:rsidR="00E82169" w:rsidRDefault="00E82169">
      <w:pPr>
        <w:jc w:val="center"/>
        <w:rPr>
          <w:rFonts w:ascii="Arial" w:hAnsi="Arial" w:cs="Arial"/>
          <w:b/>
          <w:bCs/>
          <w:lang w:val="sr-Cyrl-BA"/>
        </w:rPr>
      </w:pPr>
    </w:p>
    <w:p w14:paraId="5EC596AD" w14:textId="77777777" w:rsidR="00E82169" w:rsidRDefault="00E82169">
      <w:pPr>
        <w:jc w:val="center"/>
        <w:rPr>
          <w:rFonts w:ascii="Arial" w:hAnsi="Arial" w:cs="Arial"/>
          <w:b/>
          <w:bCs/>
          <w:lang w:val="sr-Cyrl-BA"/>
        </w:rPr>
      </w:pPr>
    </w:p>
    <w:p w14:paraId="5D325026" w14:textId="77777777" w:rsidR="00E82169" w:rsidRDefault="00E82169">
      <w:pPr>
        <w:jc w:val="center"/>
        <w:rPr>
          <w:rFonts w:ascii="Arial" w:hAnsi="Arial" w:cs="Arial"/>
          <w:b/>
          <w:bCs/>
          <w:lang w:val="sr-Cyrl-BA"/>
        </w:rPr>
      </w:pPr>
    </w:p>
    <w:p w14:paraId="6E39B1D2" w14:textId="77777777" w:rsidR="00E82169" w:rsidRDefault="00E82169">
      <w:pPr>
        <w:jc w:val="center"/>
        <w:rPr>
          <w:rFonts w:ascii="Arial" w:hAnsi="Arial" w:cs="Arial"/>
          <w:b/>
          <w:bCs/>
          <w:lang w:val="sr-Cyrl-BA"/>
        </w:rPr>
      </w:pPr>
    </w:p>
    <w:p w14:paraId="3667B455" w14:textId="77777777" w:rsidR="00E82169" w:rsidRDefault="00E82169">
      <w:pPr>
        <w:jc w:val="center"/>
        <w:rPr>
          <w:rFonts w:ascii="Arial" w:hAnsi="Arial" w:cs="Arial"/>
          <w:b/>
          <w:bCs/>
          <w:lang w:val="sr-Cyrl-BA"/>
        </w:rPr>
      </w:pPr>
    </w:p>
    <w:p w14:paraId="437E0236" w14:textId="77777777" w:rsidR="00E82169" w:rsidRDefault="00E82169">
      <w:pPr>
        <w:jc w:val="center"/>
        <w:rPr>
          <w:rFonts w:ascii="Arial" w:hAnsi="Arial" w:cs="Arial"/>
          <w:b/>
          <w:bCs/>
          <w:lang w:val="sr-Cyrl-BA"/>
        </w:rPr>
      </w:pPr>
    </w:p>
    <w:p w14:paraId="5427A995" w14:textId="4C61CC55" w:rsidR="00BD43CC" w:rsidRPr="001855EB" w:rsidRDefault="00BD43CC">
      <w:pPr>
        <w:jc w:val="center"/>
        <w:rPr>
          <w:rFonts w:ascii="Arial" w:hAnsi="Arial" w:cs="Arial"/>
        </w:rPr>
      </w:pPr>
      <w:r w:rsidRPr="001A177B">
        <w:rPr>
          <w:rFonts w:ascii="Arial" w:hAnsi="Arial" w:cs="Arial"/>
          <w:b/>
          <w:bCs/>
          <w:lang w:val="sr-Cyrl-BA"/>
        </w:rPr>
        <w:t xml:space="preserve">Градишка, </w:t>
      </w:r>
      <w:r w:rsidR="00B7433C">
        <w:rPr>
          <w:rFonts w:ascii="Arial" w:hAnsi="Arial" w:cs="Arial"/>
          <w:b/>
          <w:bCs/>
        </w:rPr>
        <w:t xml:space="preserve"> </w:t>
      </w:r>
      <w:r w:rsidR="00B34CA2">
        <w:rPr>
          <w:rFonts w:ascii="Arial" w:hAnsi="Arial" w:cs="Arial"/>
          <w:b/>
          <w:bCs/>
        </w:rPr>
        <w:t>јули</w:t>
      </w:r>
      <w:r w:rsidR="00E0298B">
        <w:rPr>
          <w:rFonts w:ascii="Arial" w:hAnsi="Arial" w:cs="Arial"/>
          <w:b/>
          <w:bCs/>
        </w:rPr>
        <w:t xml:space="preserve"> </w:t>
      </w:r>
      <w:r w:rsidR="00C00624">
        <w:rPr>
          <w:rFonts w:ascii="Arial" w:hAnsi="Arial" w:cs="Arial"/>
          <w:b/>
          <w:bCs/>
          <w:lang w:val="sr-Cyrl-BA"/>
        </w:rPr>
        <w:t>202</w:t>
      </w:r>
      <w:r w:rsidR="003176DF">
        <w:rPr>
          <w:rFonts w:ascii="Arial" w:hAnsi="Arial" w:cs="Arial"/>
          <w:b/>
          <w:bCs/>
          <w:lang w:val="hr-HR"/>
        </w:rPr>
        <w:t>6</w:t>
      </w:r>
      <w:r w:rsidR="000D4C62">
        <w:rPr>
          <w:rFonts w:ascii="Arial" w:hAnsi="Arial" w:cs="Arial"/>
          <w:b/>
          <w:bCs/>
          <w:lang w:val="sr-Cyrl-BA"/>
        </w:rPr>
        <w:t>.године</w:t>
      </w:r>
    </w:p>
    <w:p w14:paraId="10A19C69" w14:textId="77777777" w:rsidR="00FF3FBE" w:rsidRPr="00A63B29" w:rsidRDefault="002B6DC5" w:rsidP="000F39AC">
      <w:pPr>
        <w:suppressAutoHyphens w:val="0"/>
        <w:rPr>
          <w:rFonts w:ascii="Arial" w:hAnsi="Arial" w:cs="Arial"/>
          <w:bCs/>
        </w:rPr>
      </w:pPr>
      <w:r w:rsidRPr="001A177B">
        <w:rPr>
          <w:bCs/>
        </w:rPr>
        <w:br w:type="page"/>
      </w:r>
    </w:p>
    <w:p w14:paraId="588BC1E6" w14:textId="77777777" w:rsidR="000D7BFA" w:rsidRDefault="000D7BFA" w:rsidP="000F39AC">
      <w:pPr>
        <w:suppressAutoHyphens w:val="0"/>
        <w:rPr>
          <w:bCs/>
        </w:rPr>
      </w:pPr>
    </w:p>
    <w:p w14:paraId="73E227D0" w14:textId="77777777" w:rsidR="008476FD" w:rsidRDefault="008476FD" w:rsidP="000F39AC">
      <w:pPr>
        <w:suppressAutoHyphens w:val="0"/>
        <w:rPr>
          <w:bCs/>
        </w:rPr>
      </w:pPr>
    </w:p>
    <w:p w14:paraId="461E53FE" w14:textId="77777777" w:rsidR="002B6DC5" w:rsidRPr="006E0B30" w:rsidRDefault="000F39AC" w:rsidP="00D047F7">
      <w:pPr>
        <w:suppressAutoHyphens w:val="0"/>
        <w:rPr>
          <w:rStyle w:val="Hyperlink"/>
          <w:rFonts w:ascii="Arial" w:hAnsi="Arial" w:cs="Arial"/>
          <w:b/>
          <w:color w:val="auto"/>
          <w:u w:val="none"/>
        </w:rPr>
      </w:pPr>
      <w:r w:rsidRPr="006E0B30">
        <w:rPr>
          <w:rFonts w:ascii="Arial" w:hAnsi="Arial" w:cs="Arial"/>
          <w:b/>
          <w:bCs/>
        </w:rPr>
        <w:t>С</w:t>
      </w:r>
      <w:r w:rsidR="0056657A" w:rsidRPr="006E0B30">
        <w:rPr>
          <w:rStyle w:val="Hyperlink"/>
          <w:rFonts w:ascii="Arial" w:hAnsi="Arial" w:cs="Arial"/>
          <w:b/>
          <w:color w:val="auto"/>
          <w:u w:val="none"/>
        </w:rPr>
        <w:t>АДРЖАЈ</w:t>
      </w:r>
    </w:p>
    <w:p w14:paraId="148913D0" w14:textId="77777777" w:rsidR="008476FD" w:rsidRDefault="008476FD" w:rsidP="000F39AC">
      <w:pPr>
        <w:suppressAutoHyphens w:val="0"/>
        <w:rPr>
          <w:rStyle w:val="Hyperlink"/>
          <w:rFonts w:cs="Arial"/>
          <w:color w:val="auto"/>
          <w:u w:val="none"/>
        </w:rPr>
      </w:pPr>
    </w:p>
    <w:p w14:paraId="69C9D28D" w14:textId="77777777" w:rsidR="008476FD" w:rsidRPr="001A177B" w:rsidRDefault="008476FD" w:rsidP="000F39AC">
      <w:pPr>
        <w:suppressAutoHyphens w:val="0"/>
        <w:rPr>
          <w:rStyle w:val="Hyperlink"/>
          <w:rFonts w:cs="Arial"/>
          <w:color w:val="auto"/>
          <w:u w:val="none"/>
        </w:rPr>
      </w:pPr>
    </w:p>
    <w:p w14:paraId="7E9F49B4" w14:textId="77777777" w:rsidR="0056657A" w:rsidRPr="001A177B" w:rsidRDefault="0056657A" w:rsidP="0056657A">
      <w:pPr>
        <w:rPr>
          <w:rFonts w:ascii="Arial" w:hAnsi="Arial" w:cs="Arial"/>
        </w:rPr>
      </w:pPr>
    </w:p>
    <w:p w14:paraId="3FDB8077" w14:textId="0D677FA6" w:rsidR="00133F9E" w:rsidRPr="000F3318" w:rsidRDefault="00AA0827" w:rsidP="0039149A">
      <w:pPr>
        <w:pStyle w:val="TOC1"/>
      </w:pPr>
      <w:r>
        <w:rPr>
          <w:rFonts w:cs="Arial"/>
        </w:rPr>
        <w:fldChar w:fldCharType="begin"/>
      </w:r>
      <w:r w:rsidR="00133F9E">
        <w:rPr>
          <w:rFonts w:cs="Arial"/>
        </w:rPr>
        <w:instrText xml:space="preserve"> TOC \o "1-3" \h \z \u </w:instrText>
      </w:r>
      <w:r>
        <w:rPr>
          <w:rFonts w:cs="Arial"/>
        </w:rPr>
        <w:fldChar w:fldCharType="separate"/>
      </w:r>
      <w:hyperlink w:anchor="_Toc518032445" w:history="1">
        <w:r w:rsidR="00133F9E" w:rsidRPr="00EA59D9">
          <w:rPr>
            <w:rStyle w:val="Hyperlink"/>
          </w:rPr>
          <w:t>1.</w:t>
        </w:r>
        <w:r w:rsidR="00133F9E">
          <w:rPr>
            <w:rFonts w:asciiTheme="minorHAnsi" w:eastAsiaTheme="minorEastAsia" w:hAnsiTheme="minorHAnsi" w:cstheme="minorBidi"/>
            <w:kern w:val="0"/>
            <w:sz w:val="22"/>
            <w:szCs w:val="22"/>
            <w:lang w:val="en-US" w:eastAsia="en-US" w:bidi="ar-SA"/>
          </w:rPr>
          <w:tab/>
        </w:r>
        <w:r w:rsidR="00133F9E" w:rsidRPr="00EA59D9">
          <w:rPr>
            <w:rStyle w:val="Hyperlink"/>
          </w:rPr>
          <w:t>ДЈЕЛАТНОСТ</w:t>
        </w:r>
        <w:r w:rsidR="00133F9E">
          <w:rPr>
            <w:webHidden/>
          </w:rPr>
          <w:tab/>
        </w:r>
      </w:hyperlink>
      <w:r w:rsidR="00657D8C">
        <w:t>3</w:t>
      </w:r>
    </w:p>
    <w:p w14:paraId="62DC3BA8" w14:textId="77777777" w:rsidR="00FF3FBE" w:rsidRPr="00FF3FBE" w:rsidRDefault="00FF3FBE" w:rsidP="00FF3FBE">
      <w:pPr>
        <w:rPr>
          <w:lang w:val="sr-Cyrl-BA"/>
        </w:rPr>
      </w:pPr>
    </w:p>
    <w:p w14:paraId="35E9817C" w14:textId="3CBFD2C9" w:rsidR="00133F9E" w:rsidRPr="000F3318" w:rsidRDefault="00E62EA8" w:rsidP="0039149A">
      <w:pPr>
        <w:pStyle w:val="TOC1"/>
      </w:pPr>
      <w:hyperlink w:anchor="_Toc518032446" w:history="1">
        <w:r w:rsidR="00133F9E" w:rsidRPr="00EA59D9">
          <w:rPr>
            <w:rStyle w:val="Hyperlink"/>
          </w:rPr>
          <w:t>2.</w:t>
        </w:r>
        <w:r w:rsidR="00133F9E">
          <w:rPr>
            <w:rFonts w:asciiTheme="minorHAnsi" w:eastAsiaTheme="minorEastAsia" w:hAnsiTheme="minorHAnsi" w:cstheme="minorBidi"/>
            <w:kern w:val="0"/>
            <w:sz w:val="22"/>
            <w:szCs w:val="22"/>
            <w:lang w:val="en-US" w:eastAsia="en-US" w:bidi="ar-SA"/>
          </w:rPr>
          <w:tab/>
        </w:r>
        <w:r w:rsidR="00133F9E" w:rsidRPr="00EA59D9">
          <w:rPr>
            <w:rStyle w:val="Hyperlink"/>
          </w:rPr>
          <w:t>ПРАВНИ СТАТУС И ВЛАСНИЧКА СТРУКТУРА</w:t>
        </w:r>
        <w:r w:rsidR="00133F9E">
          <w:rPr>
            <w:webHidden/>
          </w:rPr>
          <w:tab/>
        </w:r>
      </w:hyperlink>
      <w:r w:rsidR="00657D8C">
        <w:t>3</w:t>
      </w:r>
    </w:p>
    <w:p w14:paraId="5A1949A3" w14:textId="77777777" w:rsidR="00FF3FBE" w:rsidRPr="00FF3FBE" w:rsidRDefault="00FF3FBE" w:rsidP="00FF3FBE">
      <w:pPr>
        <w:rPr>
          <w:lang w:val="sr-Cyrl-BA"/>
        </w:rPr>
      </w:pPr>
    </w:p>
    <w:p w14:paraId="61D45062" w14:textId="3901C906" w:rsidR="00FF3FBE" w:rsidRDefault="00E62EA8" w:rsidP="00657D8C">
      <w:pPr>
        <w:pStyle w:val="TOC1"/>
        <w:rPr>
          <w:lang w:val="sr-Cyrl-RS"/>
        </w:rPr>
      </w:pPr>
      <w:hyperlink w:anchor="_Toc518032447" w:history="1">
        <w:r w:rsidR="00133F9E" w:rsidRPr="00EA59D9">
          <w:rPr>
            <w:rStyle w:val="Hyperlink"/>
          </w:rPr>
          <w:t>3.</w:t>
        </w:r>
        <w:r w:rsidR="00133F9E">
          <w:rPr>
            <w:rFonts w:asciiTheme="minorHAnsi" w:eastAsiaTheme="minorEastAsia" w:hAnsiTheme="minorHAnsi" w:cstheme="minorBidi"/>
            <w:kern w:val="0"/>
            <w:sz w:val="22"/>
            <w:szCs w:val="22"/>
            <w:lang w:val="en-US" w:eastAsia="en-US" w:bidi="ar-SA"/>
          </w:rPr>
          <w:tab/>
        </w:r>
        <w:r w:rsidR="00133F9E" w:rsidRPr="00EA59D9">
          <w:rPr>
            <w:rStyle w:val="Hyperlink"/>
          </w:rPr>
          <w:t>ОРГАНИЗАЦИОНА СТРУКТУРА И МЕНАЏМЕНТ</w:t>
        </w:r>
        <w:r w:rsidR="00133F9E">
          <w:rPr>
            <w:webHidden/>
          </w:rPr>
          <w:tab/>
        </w:r>
      </w:hyperlink>
      <w:r w:rsidR="00657D8C">
        <w:t>4</w:t>
      </w:r>
    </w:p>
    <w:p w14:paraId="1489AC5F" w14:textId="77777777" w:rsidR="00657D8C" w:rsidRPr="00657D8C" w:rsidRDefault="00657D8C" w:rsidP="00657D8C">
      <w:pPr>
        <w:rPr>
          <w:lang w:val="sr-Cyrl-RS"/>
        </w:rPr>
      </w:pPr>
    </w:p>
    <w:p w14:paraId="291CA8F4" w14:textId="0BB1D8C6" w:rsidR="00133F9E" w:rsidRPr="000F3318" w:rsidRDefault="00E62EA8" w:rsidP="0039149A">
      <w:pPr>
        <w:pStyle w:val="TOC1"/>
      </w:pPr>
      <w:hyperlink w:anchor="_Toc518032448" w:history="1">
        <w:r w:rsidR="00133F9E" w:rsidRPr="00EA59D9">
          <w:rPr>
            <w:rStyle w:val="Hyperlink"/>
          </w:rPr>
          <w:t>4.</w:t>
        </w:r>
        <w:r w:rsidR="00133F9E">
          <w:rPr>
            <w:rFonts w:asciiTheme="minorHAnsi" w:eastAsiaTheme="minorEastAsia" w:hAnsiTheme="minorHAnsi" w:cstheme="minorBidi"/>
            <w:kern w:val="0"/>
            <w:sz w:val="22"/>
            <w:szCs w:val="22"/>
            <w:lang w:val="en-US" w:eastAsia="en-US" w:bidi="ar-SA"/>
          </w:rPr>
          <w:tab/>
        </w:r>
        <w:r w:rsidR="00133F9E" w:rsidRPr="00EA59D9">
          <w:rPr>
            <w:rStyle w:val="Hyperlink"/>
          </w:rPr>
          <w:t>БРОЈ И СТРУКТУРА ЗАПОСЛЕНИХ</w:t>
        </w:r>
        <w:r w:rsidR="00133F9E">
          <w:rPr>
            <w:webHidden/>
          </w:rPr>
          <w:tab/>
        </w:r>
      </w:hyperlink>
      <w:r w:rsidR="00657D8C">
        <w:t>4</w:t>
      </w:r>
    </w:p>
    <w:p w14:paraId="4B8A5AF4" w14:textId="77777777" w:rsidR="00FF3FBE" w:rsidRPr="00FF3FBE" w:rsidRDefault="00FF3FBE" w:rsidP="00FF3FBE">
      <w:pPr>
        <w:rPr>
          <w:lang w:val="sr-Cyrl-BA"/>
        </w:rPr>
      </w:pPr>
    </w:p>
    <w:p w14:paraId="15D012F7" w14:textId="697E6DE1" w:rsidR="00133F9E" w:rsidRPr="000F3318" w:rsidRDefault="00E62EA8" w:rsidP="0039149A">
      <w:pPr>
        <w:pStyle w:val="TOC1"/>
      </w:pPr>
      <w:hyperlink w:anchor="_Toc518032449" w:history="1">
        <w:r w:rsidR="00133F9E" w:rsidRPr="00EA59D9">
          <w:rPr>
            <w:rStyle w:val="Hyperlink"/>
          </w:rPr>
          <w:t>5.</w:t>
        </w:r>
        <w:r w:rsidR="00133F9E">
          <w:rPr>
            <w:rFonts w:asciiTheme="minorHAnsi" w:eastAsiaTheme="minorEastAsia" w:hAnsiTheme="minorHAnsi" w:cstheme="minorBidi"/>
            <w:kern w:val="0"/>
            <w:sz w:val="22"/>
            <w:szCs w:val="22"/>
            <w:lang w:val="en-US" w:eastAsia="en-US" w:bidi="ar-SA"/>
          </w:rPr>
          <w:tab/>
        </w:r>
        <w:r w:rsidR="00133F9E" w:rsidRPr="00EA59D9">
          <w:rPr>
            <w:rStyle w:val="Hyperlink"/>
          </w:rPr>
          <w:t>ОБИМ УСЛУГА</w:t>
        </w:r>
        <w:r w:rsidR="00133F9E">
          <w:rPr>
            <w:webHidden/>
          </w:rPr>
          <w:tab/>
        </w:r>
      </w:hyperlink>
      <w:r w:rsidR="00657D8C">
        <w:t>4</w:t>
      </w:r>
    </w:p>
    <w:p w14:paraId="6A745CC7" w14:textId="77777777" w:rsidR="00FF3FBE" w:rsidRPr="00FF3FBE" w:rsidRDefault="00FF3FBE" w:rsidP="00FF3FBE">
      <w:pPr>
        <w:rPr>
          <w:lang w:val="sr-Cyrl-BA"/>
        </w:rPr>
      </w:pPr>
    </w:p>
    <w:p w14:paraId="0D183056" w14:textId="66807132" w:rsidR="00133F9E" w:rsidRPr="00735F13" w:rsidRDefault="00E62EA8" w:rsidP="0039149A">
      <w:pPr>
        <w:pStyle w:val="TOC1"/>
      </w:pPr>
      <w:hyperlink w:anchor="_Toc518032450" w:history="1">
        <w:r w:rsidR="00133F9E" w:rsidRPr="00EA59D9">
          <w:rPr>
            <w:rStyle w:val="Hyperlink"/>
          </w:rPr>
          <w:t>6.</w:t>
        </w:r>
        <w:r w:rsidR="00133F9E">
          <w:rPr>
            <w:rFonts w:asciiTheme="minorHAnsi" w:eastAsiaTheme="minorEastAsia" w:hAnsiTheme="minorHAnsi" w:cstheme="minorBidi"/>
            <w:kern w:val="0"/>
            <w:sz w:val="22"/>
            <w:szCs w:val="22"/>
            <w:lang w:val="en-US" w:eastAsia="en-US" w:bidi="ar-SA"/>
          </w:rPr>
          <w:tab/>
        </w:r>
        <w:r w:rsidR="00133F9E" w:rsidRPr="00EA59D9">
          <w:rPr>
            <w:rStyle w:val="Hyperlink"/>
          </w:rPr>
          <w:t>ИЗВРШЕНА УЛАГАЊА И ИЗВЕДЕНИ РАДОВИ</w:t>
        </w:r>
        <w:r w:rsidR="00133F9E">
          <w:rPr>
            <w:webHidden/>
          </w:rPr>
          <w:tab/>
        </w:r>
      </w:hyperlink>
      <w:r w:rsidR="00657D8C">
        <w:t>5</w:t>
      </w:r>
    </w:p>
    <w:p w14:paraId="74031840" w14:textId="77777777" w:rsidR="00FF3FBE" w:rsidRPr="00FF3FBE" w:rsidRDefault="00FF3FBE" w:rsidP="00FF3FBE">
      <w:pPr>
        <w:rPr>
          <w:lang w:val="sr-Cyrl-BA"/>
        </w:rPr>
      </w:pPr>
    </w:p>
    <w:p w14:paraId="35C63441" w14:textId="19108C20" w:rsidR="00133F9E" w:rsidRPr="000F3318" w:rsidRDefault="00E62EA8" w:rsidP="0039149A">
      <w:pPr>
        <w:pStyle w:val="TOC1"/>
      </w:pPr>
      <w:hyperlink w:anchor="_Toc518032451" w:history="1">
        <w:r w:rsidR="00133F9E" w:rsidRPr="00EA59D9">
          <w:rPr>
            <w:rStyle w:val="Hyperlink"/>
          </w:rPr>
          <w:t>7.</w:t>
        </w:r>
        <w:r w:rsidR="00133F9E">
          <w:rPr>
            <w:rFonts w:asciiTheme="minorHAnsi" w:eastAsiaTheme="minorEastAsia" w:hAnsiTheme="minorHAnsi" w:cstheme="minorBidi"/>
            <w:kern w:val="0"/>
            <w:sz w:val="22"/>
            <w:szCs w:val="22"/>
            <w:lang w:val="en-US" w:eastAsia="en-US" w:bidi="ar-SA"/>
          </w:rPr>
          <w:tab/>
        </w:r>
        <w:r w:rsidR="00133F9E" w:rsidRPr="00EA59D9">
          <w:rPr>
            <w:rStyle w:val="Hyperlink"/>
          </w:rPr>
          <w:t>ПРОБЛЕМИ У ПОСЛОВАЊУ</w:t>
        </w:r>
        <w:r w:rsidR="00133F9E">
          <w:rPr>
            <w:webHidden/>
          </w:rPr>
          <w:tab/>
        </w:r>
      </w:hyperlink>
      <w:r w:rsidR="00657D8C">
        <w:t>6</w:t>
      </w:r>
    </w:p>
    <w:p w14:paraId="0FCF75C3" w14:textId="77777777" w:rsidR="00FF3FBE" w:rsidRPr="00FF3FBE" w:rsidRDefault="00FF3FBE" w:rsidP="00FF3FBE">
      <w:pPr>
        <w:rPr>
          <w:lang w:val="sr-Cyrl-BA"/>
        </w:rPr>
      </w:pPr>
    </w:p>
    <w:p w14:paraId="24E56CA5" w14:textId="64E18C1F" w:rsidR="00133F9E" w:rsidRDefault="00E62EA8" w:rsidP="0039149A">
      <w:pPr>
        <w:pStyle w:val="TOC1"/>
      </w:pPr>
      <w:hyperlink w:anchor="_Toc518032452" w:history="1">
        <w:r w:rsidR="00133F9E" w:rsidRPr="00EA59D9">
          <w:rPr>
            <w:rStyle w:val="Hyperlink"/>
          </w:rPr>
          <w:t>8.</w:t>
        </w:r>
        <w:r w:rsidR="00133F9E">
          <w:rPr>
            <w:rFonts w:asciiTheme="minorHAnsi" w:eastAsiaTheme="minorEastAsia" w:hAnsiTheme="minorHAnsi" w:cstheme="minorBidi"/>
            <w:kern w:val="0"/>
            <w:sz w:val="22"/>
            <w:szCs w:val="22"/>
            <w:lang w:val="en-US" w:eastAsia="en-US" w:bidi="ar-SA"/>
          </w:rPr>
          <w:tab/>
        </w:r>
        <w:r w:rsidR="00133F9E" w:rsidRPr="00EA59D9">
          <w:rPr>
            <w:rStyle w:val="Hyperlink"/>
          </w:rPr>
          <w:t>ЗАКЉУЧАК</w:t>
        </w:r>
        <w:r w:rsidR="00133F9E">
          <w:rPr>
            <w:webHidden/>
          </w:rPr>
          <w:tab/>
        </w:r>
      </w:hyperlink>
      <w:r w:rsidR="00657D8C">
        <w:t>6</w:t>
      </w:r>
    </w:p>
    <w:p w14:paraId="1085AF44" w14:textId="77777777" w:rsidR="00FF3FBE" w:rsidRPr="00FF3FBE" w:rsidRDefault="00FF3FBE" w:rsidP="00FF3FBE">
      <w:pPr>
        <w:rPr>
          <w:lang w:val="sr-Cyrl-BA"/>
        </w:rPr>
      </w:pPr>
    </w:p>
    <w:p w14:paraId="73A17574" w14:textId="407630BB" w:rsidR="00133F9E" w:rsidRDefault="00E62EA8" w:rsidP="0039149A">
      <w:pPr>
        <w:pStyle w:val="TOC1"/>
      </w:pPr>
      <w:hyperlink w:anchor="_Toc518032453" w:history="1">
        <w:r w:rsidR="00133F9E" w:rsidRPr="00EA59D9">
          <w:rPr>
            <w:rStyle w:val="Hyperlink"/>
          </w:rPr>
          <w:t>9.</w:t>
        </w:r>
        <w:r w:rsidR="00133F9E">
          <w:rPr>
            <w:rFonts w:asciiTheme="minorHAnsi" w:eastAsiaTheme="minorEastAsia" w:hAnsiTheme="minorHAnsi" w:cstheme="minorBidi"/>
            <w:kern w:val="0"/>
            <w:sz w:val="22"/>
            <w:szCs w:val="22"/>
            <w:lang w:val="en-US" w:eastAsia="en-US" w:bidi="ar-SA"/>
          </w:rPr>
          <w:tab/>
        </w:r>
        <w:r w:rsidR="00133F9E" w:rsidRPr="00EA59D9">
          <w:rPr>
            <w:rStyle w:val="Hyperlink"/>
          </w:rPr>
          <w:t>ФИНАНСИЈСКИ ПОКАЗАТЕЉИ</w:t>
        </w:r>
        <w:r w:rsidR="00133F9E">
          <w:rPr>
            <w:webHidden/>
          </w:rPr>
          <w:tab/>
        </w:r>
      </w:hyperlink>
      <w:r w:rsidR="0088533E">
        <w:t>7</w:t>
      </w:r>
    </w:p>
    <w:p w14:paraId="1423D45C" w14:textId="77777777" w:rsidR="000F3318" w:rsidRDefault="000F3318" w:rsidP="000F3318"/>
    <w:p w14:paraId="3D969295" w14:textId="3C39EC45" w:rsidR="000F3318" w:rsidRPr="0039149A" w:rsidRDefault="00AA0827" w:rsidP="0039149A">
      <w:pPr>
        <w:pStyle w:val="TOC1"/>
      </w:pPr>
      <w:r>
        <w:fldChar w:fldCharType="end"/>
      </w:r>
      <w:r w:rsidR="0039149A">
        <w:t>10.  И</w:t>
      </w:r>
      <w:r w:rsidR="0039149A" w:rsidRPr="00976AF2">
        <w:t>ЗВЈЕШТАЈ О ПРОМЈЕНАМА НА КАПИТАЛУ</w:t>
      </w:r>
      <w:r w:rsidR="0039149A">
        <w:t>........................</w:t>
      </w:r>
      <w:r w:rsidR="00260258">
        <w:t>.................................</w:t>
      </w:r>
      <w:r w:rsidR="00657D8C">
        <w:t>7</w:t>
      </w:r>
    </w:p>
    <w:p w14:paraId="54822AB4" w14:textId="77777777" w:rsidR="000F3318" w:rsidRDefault="000F3318" w:rsidP="000F3318"/>
    <w:p w14:paraId="20AD2DA9" w14:textId="77777777" w:rsidR="000F3318" w:rsidRDefault="000F3318" w:rsidP="0039149A">
      <w:pPr>
        <w:pStyle w:val="TOC1"/>
      </w:pPr>
    </w:p>
    <w:p w14:paraId="2EBD5FF2" w14:textId="77777777" w:rsidR="000F3318" w:rsidRDefault="000F3318" w:rsidP="000F3318"/>
    <w:p w14:paraId="32169F8E" w14:textId="77777777" w:rsidR="002B6DC5" w:rsidRPr="001A177B" w:rsidRDefault="002B6DC5">
      <w:pPr>
        <w:rPr>
          <w:rFonts w:ascii="Arial" w:hAnsi="Arial" w:cs="Arial"/>
        </w:rPr>
      </w:pPr>
    </w:p>
    <w:p w14:paraId="28F3DFDB" w14:textId="77777777" w:rsidR="00BD43CC" w:rsidRPr="001A177B" w:rsidRDefault="0056657A">
      <w:pPr>
        <w:jc w:val="both"/>
        <w:rPr>
          <w:rFonts w:ascii="Arial" w:hAnsi="Arial" w:cs="Arial"/>
          <w:b/>
          <w:bCs/>
          <w:lang w:val="sr-Cyrl-BA"/>
        </w:rPr>
      </w:pPr>
      <w:r w:rsidRPr="001A177B">
        <w:rPr>
          <w:rFonts w:ascii="Arial" w:hAnsi="Arial" w:cs="Arial"/>
          <w:b/>
          <w:bCs/>
          <w:lang w:val="sr-Cyrl-BA"/>
        </w:rPr>
        <w:br w:type="page"/>
      </w:r>
    </w:p>
    <w:p w14:paraId="2EDFA329" w14:textId="77777777" w:rsidR="008476FD" w:rsidRDefault="008476FD" w:rsidP="008476FD">
      <w:pPr>
        <w:pStyle w:val="Heading1"/>
        <w:numPr>
          <w:ilvl w:val="0"/>
          <w:numId w:val="0"/>
        </w:numPr>
        <w:ind w:left="360" w:hanging="360"/>
      </w:pPr>
      <w:bookmarkStart w:id="0" w:name="_Toc518032445"/>
    </w:p>
    <w:p w14:paraId="54832420" w14:textId="77777777" w:rsidR="00BD43CC" w:rsidRDefault="00FF3FBE" w:rsidP="008476FD">
      <w:pPr>
        <w:pStyle w:val="Heading1"/>
        <w:numPr>
          <w:ilvl w:val="0"/>
          <w:numId w:val="0"/>
        </w:numPr>
        <w:ind w:left="360" w:hanging="360"/>
      </w:pPr>
      <w:r>
        <w:t>1. Д</w:t>
      </w:r>
      <w:r w:rsidR="00BD43CC" w:rsidRPr="001A177B">
        <w:t>ЈЕЛАТНОСТ</w:t>
      </w:r>
      <w:bookmarkEnd w:id="0"/>
    </w:p>
    <w:p w14:paraId="460DBD5C" w14:textId="77777777" w:rsidR="00BD43CC" w:rsidRDefault="00BD43CC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1826552E" w14:textId="77777777" w:rsidR="00E0298B" w:rsidRPr="001A177B" w:rsidRDefault="00E0298B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119E88A0" w14:textId="6623C436" w:rsidR="00E0298B" w:rsidRDefault="00BB0C71" w:rsidP="00BB0C71">
      <w:pPr>
        <w:jc w:val="both"/>
        <w:rPr>
          <w:rFonts w:ascii="Arial" w:hAnsi="Arial" w:cs="Arial"/>
          <w:lang w:val="sr-Cyrl-BA"/>
        </w:rPr>
      </w:pPr>
      <w:r w:rsidRPr="006E1423">
        <w:rPr>
          <w:rFonts w:ascii="Arial" w:hAnsi="Arial" w:cs="Arial"/>
        </w:rPr>
        <w:t>Јавно предузеће Спортски центар „Servitium“</w:t>
      </w:r>
      <w:r>
        <w:rPr>
          <w:rFonts w:ascii="Arial" w:hAnsi="Arial" w:cs="Arial"/>
        </w:rPr>
        <w:t xml:space="preserve"> Градишка</w:t>
      </w:r>
      <w:r w:rsidR="00FB0BC6">
        <w:rPr>
          <w:rFonts w:ascii="Arial" w:hAnsi="Arial" w:cs="Arial"/>
        </w:rPr>
        <w:t xml:space="preserve"> (</w:t>
      </w:r>
      <w:r w:rsidR="00671C87">
        <w:rPr>
          <w:rFonts w:ascii="Arial" w:hAnsi="Arial" w:cs="Arial"/>
        </w:rPr>
        <w:t>у даљем тексту</w:t>
      </w:r>
      <w:r w:rsidRPr="006E1423">
        <w:rPr>
          <w:rFonts w:ascii="Arial" w:hAnsi="Arial" w:cs="Arial"/>
        </w:rPr>
        <w:t>: ЈП СЦ</w:t>
      </w:r>
      <w:r>
        <w:rPr>
          <w:rFonts w:ascii="Arial" w:hAnsi="Arial" w:cs="Arial"/>
        </w:rPr>
        <w:t xml:space="preserve"> „</w:t>
      </w:r>
      <w:proofErr w:type="spellStart"/>
      <w:r>
        <w:rPr>
          <w:rFonts w:ascii="Arial" w:hAnsi="Arial" w:cs="Arial"/>
          <w:lang w:val="en-US"/>
        </w:rPr>
        <w:t>Servitium</w:t>
      </w:r>
      <w:proofErr w:type="spellEnd"/>
      <w:r>
        <w:rPr>
          <w:rFonts w:ascii="Arial" w:hAnsi="Arial" w:cs="Arial"/>
        </w:rPr>
        <w:t>“</w:t>
      </w:r>
      <w:r w:rsidR="008F00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Градишка)</w:t>
      </w:r>
      <w:r w:rsidRPr="006E1423">
        <w:rPr>
          <w:rFonts w:ascii="Arial" w:hAnsi="Arial" w:cs="Arial"/>
        </w:rPr>
        <w:t xml:space="preserve"> је регистровано код Основног суда у Бања</w:t>
      </w:r>
      <w:r w:rsidR="00B53BC1">
        <w:rPr>
          <w:rFonts w:ascii="Arial" w:hAnsi="Arial" w:cs="Arial"/>
          <w:lang w:val="sr-Cyrl-BA"/>
        </w:rPr>
        <w:t>л</w:t>
      </w:r>
      <w:r w:rsidRPr="006E1423">
        <w:rPr>
          <w:rFonts w:ascii="Arial" w:hAnsi="Arial" w:cs="Arial"/>
        </w:rPr>
        <w:t>уци, под бројем 071-о-Рег-09-00226</w:t>
      </w:r>
      <w:r w:rsidR="00671C87">
        <w:rPr>
          <w:rFonts w:ascii="Arial" w:hAnsi="Arial" w:cs="Arial"/>
        </w:rPr>
        <w:t>8 од 24.12.2009. године</w:t>
      </w:r>
      <w:r w:rsidR="00006071">
        <w:rPr>
          <w:rFonts w:ascii="Arial" w:hAnsi="Arial" w:cs="Arial"/>
          <w:lang w:val="sr-Cyrl-BA"/>
        </w:rPr>
        <w:t>, а са циљем да у фази изградње објекта обезб</w:t>
      </w:r>
      <w:r w:rsidR="00151E65">
        <w:rPr>
          <w:rFonts w:ascii="Arial" w:hAnsi="Arial" w:cs="Arial"/>
        </w:rPr>
        <w:t>и</w:t>
      </w:r>
      <w:r w:rsidR="00006071">
        <w:rPr>
          <w:rFonts w:ascii="Arial" w:hAnsi="Arial" w:cs="Arial"/>
          <w:lang w:val="sr-Cyrl-BA"/>
        </w:rPr>
        <w:t xml:space="preserve">једи повољније услове у финансирању и измирењу обавеза према приватном партнеру „Нискоградња“ д.о.о. Лакташи, с тим да након довршетка изградње настави рад и послује у оквиру својих примарних дјелатности. </w:t>
      </w:r>
    </w:p>
    <w:p w14:paraId="09EC1D79" w14:textId="22872217" w:rsidR="00797272" w:rsidRDefault="00006071" w:rsidP="00BB0C71">
      <w:pPr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 xml:space="preserve">Приликом оснивања предузећа на </w:t>
      </w:r>
      <w:r w:rsidR="00201350" w:rsidRPr="00753EA3">
        <w:rPr>
          <w:rFonts w:ascii="Arial" w:hAnsi="Arial" w:cs="Arial"/>
          <w:lang w:val="sr-Cyrl-BA"/>
        </w:rPr>
        <w:t>сједници</w:t>
      </w:r>
      <w:r w:rsidR="00201350">
        <w:rPr>
          <w:rFonts w:ascii="Arial" w:hAnsi="Arial" w:cs="Arial"/>
          <w:lang w:val="sr-Cyrl-BA"/>
        </w:rPr>
        <w:t xml:space="preserve"> </w:t>
      </w:r>
      <w:r>
        <w:rPr>
          <w:rFonts w:ascii="Arial" w:hAnsi="Arial" w:cs="Arial"/>
          <w:lang w:val="sr-Cyrl-BA"/>
        </w:rPr>
        <w:t xml:space="preserve">Скупштини </w:t>
      </w:r>
      <w:r w:rsidR="00753EA3">
        <w:rPr>
          <w:rFonts w:ascii="Arial" w:hAnsi="Arial" w:cs="Arial"/>
          <w:lang w:val="sr-Cyrl-BA"/>
        </w:rPr>
        <w:t xml:space="preserve">општине </w:t>
      </w:r>
      <w:r>
        <w:rPr>
          <w:rFonts w:ascii="Arial" w:hAnsi="Arial" w:cs="Arial"/>
          <w:lang w:val="sr-Cyrl-BA"/>
        </w:rPr>
        <w:t xml:space="preserve"> донешена</w:t>
      </w:r>
      <w:r w:rsidR="00753EA3">
        <w:rPr>
          <w:rFonts w:ascii="Arial" w:hAnsi="Arial" w:cs="Arial"/>
        </w:rPr>
        <w:t xml:space="preserve"> je</w:t>
      </w:r>
      <w:r>
        <w:rPr>
          <w:rFonts w:ascii="Arial" w:hAnsi="Arial" w:cs="Arial"/>
          <w:lang w:val="sr-Cyrl-BA"/>
        </w:rPr>
        <w:t xml:space="preserve"> одлука да се сва права и обавезе из уговора о изгра</w:t>
      </w:r>
      <w:r w:rsidR="00700884">
        <w:rPr>
          <w:rFonts w:ascii="Arial" w:hAnsi="Arial" w:cs="Arial"/>
          <w:lang w:val="sr-Cyrl-BA"/>
        </w:rPr>
        <w:t>д</w:t>
      </w:r>
      <w:r>
        <w:rPr>
          <w:rFonts w:ascii="Arial" w:hAnsi="Arial" w:cs="Arial"/>
          <w:lang w:val="sr-Cyrl-BA"/>
        </w:rPr>
        <w:t>њи спо</w:t>
      </w:r>
      <w:r w:rsidR="00700884">
        <w:rPr>
          <w:rFonts w:ascii="Arial" w:hAnsi="Arial" w:cs="Arial"/>
          <w:lang w:val="sr-Cyrl-BA"/>
        </w:rPr>
        <w:t>ртске дворане у потпуности прене</w:t>
      </w:r>
      <w:r>
        <w:rPr>
          <w:rFonts w:ascii="Arial" w:hAnsi="Arial" w:cs="Arial"/>
          <w:lang w:val="sr-Cyrl-BA"/>
        </w:rPr>
        <w:t xml:space="preserve">су на ЈП СЦ </w:t>
      </w:r>
      <w:r w:rsidR="00797272">
        <w:rPr>
          <w:rFonts w:ascii="Arial" w:hAnsi="Arial" w:cs="Arial"/>
        </w:rPr>
        <w:t>„</w:t>
      </w:r>
      <w:proofErr w:type="spellStart"/>
      <w:r w:rsidR="00797272">
        <w:rPr>
          <w:rFonts w:ascii="Arial" w:hAnsi="Arial" w:cs="Arial"/>
          <w:lang w:val="en-US"/>
        </w:rPr>
        <w:t>Servitium</w:t>
      </w:r>
      <w:proofErr w:type="spellEnd"/>
      <w:r w:rsidR="00797272">
        <w:rPr>
          <w:rFonts w:ascii="Arial" w:hAnsi="Arial" w:cs="Arial"/>
        </w:rPr>
        <w:t>“</w:t>
      </w:r>
      <w:r>
        <w:rPr>
          <w:rFonts w:ascii="Arial" w:hAnsi="Arial" w:cs="Arial"/>
          <w:lang w:val="sr-Cyrl-BA"/>
        </w:rPr>
        <w:t xml:space="preserve"> Градишка, на који начин је омогућено да се изградња спортске дворане успјешно оконча</w:t>
      </w:r>
      <w:r w:rsidR="00797272">
        <w:rPr>
          <w:rFonts w:ascii="Arial" w:hAnsi="Arial" w:cs="Arial"/>
          <w:lang w:val="sr-Cyrl-BA"/>
        </w:rPr>
        <w:t>.</w:t>
      </w:r>
    </w:p>
    <w:p w14:paraId="4233590A" w14:textId="77777777" w:rsidR="00797272" w:rsidRDefault="00797272" w:rsidP="00BB0C71">
      <w:pPr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Од новембра  2020.</w:t>
      </w:r>
      <w:r w:rsidR="007060BB">
        <w:rPr>
          <w:rFonts w:ascii="Arial" w:hAnsi="Arial" w:cs="Arial"/>
          <w:lang w:val="sr-Cyrl-BA"/>
        </w:rPr>
        <w:t xml:space="preserve"> </w:t>
      </w:r>
      <w:r>
        <w:rPr>
          <w:rFonts w:ascii="Arial" w:hAnsi="Arial" w:cs="Arial"/>
          <w:lang w:val="sr-Cyrl-BA"/>
        </w:rPr>
        <w:t>године након отварања</w:t>
      </w:r>
      <w:r w:rsidR="00B7433C">
        <w:rPr>
          <w:rFonts w:ascii="Arial" w:hAnsi="Arial" w:cs="Arial"/>
        </w:rPr>
        <w:t>,</w:t>
      </w:r>
      <w:r>
        <w:rPr>
          <w:rFonts w:ascii="Arial" w:hAnsi="Arial" w:cs="Arial"/>
          <w:lang w:val="sr-Cyrl-BA"/>
        </w:rPr>
        <w:t xml:space="preserve"> предузеће је почело да послује у оквиру своје примарне дјелатности.</w:t>
      </w:r>
    </w:p>
    <w:p w14:paraId="46EBA34F" w14:textId="77777777" w:rsidR="00BB0C71" w:rsidRPr="006E1423" w:rsidRDefault="00BB0C71" w:rsidP="00BB0C71">
      <w:pPr>
        <w:jc w:val="both"/>
        <w:rPr>
          <w:rFonts w:ascii="Arial" w:hAnsi="Arial" w:cs="Arial"/>
        </w:rPr>
      </w:pPr>
    </w:p>
    <w:p w14:paraId="58E4DCE6" w14:textId="77777777" w:rsidR="00BB0C71" w:rsidRPr="006E1423" w:rsidRDefault="00BB0C71" w:rsidP="00BB0C71">
      <w:pPr>
        <w:jc w:val="both"/>
        <w:rPr>
          <w:rFonts w:ascii="Arial" w:hAnsi="Arial" w:cs="Arial"/>
        </w:rPr>
      </w:pPr>
      <w:r w:rsidRPr="006E1423">
        <w:rPr>
          <w:rFonts w:ascii="Arial" w:hAnsi="Arial" w:cs="Arial"/>
        </w:rPr>
        <w:t xml:space="preserve">Основне дјелатности ЈП </w:t>
      </w:r>
      <w:r>
        <w:rPr>
          <w:rFonts w:ascii="Arial" w:hAnsi="Arial" w:cs="Arial"/>
        </w:rPr>
        <w:t xml:space="preserve">СЦ </w:t>
      </w:r>
      <w:r w:rsidRPr="006E1423">
        <w:rPr>
          <w:rFonts w:ascii="Arial" w:hAnsi="Arial" w:cs="Arial"/>
        </w:rPr>
        <w:t xml:space="preserve">„Servitium“ </w:t>
      </w:r>
      <w:r>
        <w:rPr>
          <w:rFonts w:ascii="Arial" w:hAnsi="Arial" w:cs="Arial"/>
        </w:rPr>
        <w:t xml:space="preserve">Градишка </w:t>
      </w:r>
      <w:r w:rsidRPr="006E1423">
        <w:rPr>
          <w:rFonts w:ascii="Arial" w:hAnsi="Arial" w:cs="Arial"/>
        </w:rPr>
        <w:t>у унутрашњем промету су:</w:t>
      </w:r>
    </w:p>
    <w:p w14:paraId="5EFB3D2B" w14:textId="77777777" w:rsidR="00BB0C71" w:rsidRPr="006E1423" w:rsidRDefault="00BB0C71" w:rsidP="00BB0C71">
      <w:pPr>
        <w:jc w:val="both"/>
        <w:rPr>
          <w:rFonts w:ascii="Arial" w:hAnsi="Arial" w:cs="Arial"/>
        </w:rPr>
      </w:pPr>
      <w:r w:rsidRPr="006E1423">
        <w:rPr>
          <w:rFonts w:ascii="Arial" w:hAnsi="Arial" w:cs="Arial"/>
        </w:rPr>
        <w:t xml:space="preserve">68.20 - изнајмљивање и пословање сопственим некретнинама или некретнинама узетим под закуп (лизинг), </w:t>
      </w:r>
    </w:p>
    <w:p w14:paraId="67667DC0" w14:textId="77777777" w:rsidR="00BB0C71" w:rsidRPr="006E1423" w:rsidRDefault="00BB0C71" w:rsidP="00BB0C71">
      <w:pPr>
        <w:jc w:val="both"/>
        <w:rPr>
          <w:rFonts w:ascii="Arial" w:hAnsi="Arial" w:cs="Arial"/>
        </w:rPr>
      </w:pPr>
      <w:r w:rsidRPr="006E1423">
        <w:rPr>
          <w:rFonts w:ascii="Arial" w:hAnsi="Arial" w:cs="Arial"/>
        </w:rPr>
        <w:t xml:space="preserve">90.04 - рад умјетничких објеката, </w:t>
      </w:r>
    </w:p>
    <w:p w14:paraId="61F31480" w14:textId="77777777" w:rsidR="00BB0C71" w:rsidRPr="00B53BC1" w:rsidRDefault="00B53BC1" w:rsidP="00BB0C71">
      <w:pPr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</w:rPr>
        <w:t>93.11 - рад спортских објеката</w:t>
      </w:r>
      <w:r>
        <w:rPr>
          <w:rFonts w:ascii="Arial" w:hAnsi="Arial" w:cs="Arial"/>
          <w:lang w:val="sr-Cyrl-BA"/>
        </w:rPr>
        <w:t xml:space="preserve"> и</w:t>
      </w:r>
    </w:p>
    <w:p w14:paraId="456665F7" w14:textId="77777777" w:rsidR="00BB0C71" w:rsidRPr="006E1423" w:rsidRDefault="00BB0C71" w:rsidP="00BB0C71">
      <w:pPr>
        <w:jc w:val="both"/>
        <w:rPr>
          <w:rFonts w:ascii="Arial" w:hAnsi="Arial" w:cs="Arial"/>
        </w:rPr>
      </w:pPr>
      <w:r w:rsidRPr="006E1423">
        <w:rPr>
          <w:rFonts w:ascii="Arial" w:hAnsi="Arial" w:cs="Arial"/>
        </w:rPr>
        <w:t>93.29 - остале забавне и рекреативне дјелатности.</w:t>
      </w:r>
    </w:p>
    <w:p w14:paraId="04628B0D" w14:textId="77777777" w:rsidR="00BB0C71" w:rsidRDefault="00BB0C71">
      <w:pPr>
        <w:jc w:val="both"/>
        <w:rPr>
          <w:rFonts w:ascii="Arial" w:hAnsi="Arial" w:cs="Arial"/>
        </w:rPr>
      </w:pPr>
      <w:r w:rsidRPr="006E1423">
        <w:rPr>
          <w:rFonts w:ascii="Arial" w:hAnsi="Arial" w:cs="Arial"/>
        </w:rPr>
        <w:t>Дјелатности у вањскотрговинском промету су спољно-трговинско пословање у оквиру регистроване дјелатности.</w:t>
      </w:r>
    </w:p>
    <w:p w14:paraId="537D2ECA" w14:textId="77777777" w:rsidR="002B3767" w:rsidRDefault="002B3767">
      <w:pPr>
        <w:jc w:val="both"/>
        <w:rPr>
          <w:rFonts w:ascii="Arial" w:hAnsi="Arial" w:cs="Arial"/>
        </w:rPr>
      </w:pPr>
    </w:p>
    <w:p w14:paraId="0478D6A6" w14:textId="77777777" w:rsidR="00E0298B" w:rsidRDefault="00E0298B" w:rsidP="00E0298B">
      <w:bookmarkStart w:id="1" w:name="_Toc518032446"/>
    </w:p>
    <w:p w14:paraId="2ACF5AEC" w14:textId="77777777" w:rsidR="00E0298B" w:rsidRPr="00E0298B" w:rsidRDefault="00E0298B" w:rsidP="00E0298B"/>
    <w:p w14:paraId="6FDFE78C" w14:textId="77777777" w:rsidR="00BD43CC" w:rsidRDefault="008476FD" w:rsidP="008476FD">
      <w:pPr>
        <w:pStyle w:val="Heading1"/>
        <w:numPr>
          <w:ilvl w:val="0"/>
          <w:numId w:val="0"/>
        </w:numPr>
        <w:ind w:left="360" w:hanging="360"/>
      </w:pPr>
      <w:r>
        <w:t>2. П</w:t>
      </w:r>
      <w:r w:rsidR="00BD43CC" w:rsidRPr="001A177B">
        <w:t>РАВНИ СТАТУС И ВЛАСНИЧКА СТРУКТУРА</w:t>
      </w:r>
      <w:bookmarkEnd w:id="1"/>
    </w:p>
    <w:p w14:paraId="7BC2E190" w14:textId="77777777" w:rsidR="00213C19" w:rsidRDefault="00213C19" w:rsidP="00213C19"/>
    <w:p w14:paraId="7E544D51" w14:textId="77777777" w:rsidR="00213C19" w:rsidRPr="00213C19" w:rsidRDefault="00213C19" w:rsidP="00213C19"/>
    <w:p w14:paraId="03270DF2" w14:textId="77777777" w:rsidR="000F39AC" w:rsidRPr="006E1423" w:rsidRDefault="000F39AC" w:rsidP="000F39AC">
      <w:pPr>
        <w:jc w:val="both"/>
        <w:rPr>
          <w:rFonts w:ascii="Arial" w:hAnsi="Arial" w:cs="Arial"/>
          <w:shd w:val="clear" w:color="auto" w:fill="FFFFFF"/>
        </w:rPr>
      </w:pPr>
      <w:r w:rsidRPr="006E1423">
        <w:rPr>
          <w:rFonts w:ascii="Arial" w:hAnsi="Arial" w:cs="Arial"/>
        </w:rPr>
        <w:t xml:space="preserve">Правни статус предузећа </w:t>
      </w:r>
      <w:r w:rsidRPr="006E1423">
        <w:rPr>
          <w:rFonts w:ascii="Arial" w:hAnsi="Arial" w:cs="Arial"/>
          <w:shd w:val="clear" w:color="auto" w:fill="FFFFFF"/>
        </w:rPr>
        <w:t>ЈП СЦ „Servitium“ Градишка је јавно предузеће - правно лице.</w:t>
      </w:r>
    </w:p>
    <w:p w14:paraId="0C4EB796" w14:textId="77777777" w:rsidR="000F39AC" w:rsidRPr="006E1423" w:rsidRDefault="000F39AC" w:rsidP="000F39AC">
      <w:pPr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Оснивач ЈП СЦ </w:t>
      </w:r>
      <w:r w:rsidRPr="006E1423">
        <w:rPr>
          <w:rFonts w:ascii="Arial" w:hAnsi="Arial" w:cs="Arial"/>
          <w:shd w:val="clear" w:color="auto" w:fill="FFFFFF"/>
        </w:rPr>
        <w:t xml:space="preserve"> „Servitium“ Градишка је Општина Градишка (сада Град</w:t>
      </w:r>
      <w:r w:rsidR="00B53BC1">
        <w:rPr>
          <w:rFonts w:ascii="Arial" w:hAnsi="Arial" w:cs="Arial"/>
          <w:shd w:val="clear" w:color="auto" w:fill="FFFFFF"/>
          <w:lang w:val="sr-Cyrl-BA"/>
        </w:rPr>
        <w:t xml:space="preserve"> Градишка</w:t>
      </w:r>
      <w:r w:rsidRPr="006E1423">
        <w:rPr>
          <w:rFonts w:ascii="Arial" w:hAnsi="Arial" w:cs="Arial"/>
          <w:shd w:val="clear" w:color="auto" w:fill="FFFFFF"/>
        </w:rPr>
        <w:t>).</w:t>
      </w:r>
    </w:p>
    <w:p w14:paraId="42E5B196" w14:textId="77777777" w:rsidR="000F39AC" w:rsidRPr="006E1423" w:rsidRDefault="000F39AC" w:rsidP="000F39AC">
      <w:pPr>
        <w:jc w:val="both"/>
        <w:rPr>
          <w:rFonts w:ascii="Arial" w:hAnsi="Arial" w:cs="Arial"/>
        </w:rPr>
      </w:pPr>
      <w:r w:rsidRPr="006E1423">
        <w:rPr>
          <w:rFonts w:ascii="Arial" w:hAnsi="Arial" w:cs="Arial"/>
          <w:shd w:val="clear" w:color="auto" w:fill="FFFFFF"/>
        </w:rPr>
        <w:t>Рј</w:t>
      </w:r>
      <w:r w:rsidR="006C69E6">
        <w:rPr>
          <w:rFonts w:ascii="Arial" w:hAnsi="Arial" w:cs="Arial"/>
          <w:shd w:val="clear" w:color="auto" w:fill="FFFFFF"/>
        </w:rPr>
        <w:t>ешењем о регистрацији од дана 13.12.2021</w:t>
      </w:r>
      <w:r>
        <w:rPr>
          <w:rFonts w:ascii="Arial" w:hAnsi="Arial" w:cs="Arial"/>
          <w:shd w:val="clear" w:color="auto" w:fill="FFFFFF"/>
        </w:rPr>
        <w:t>.</w:t>
      </w:r>
      <w:r w:rsidRPr="006E1423">
        <w:rPr>
          <w:rFonts w:ascii="Arial" w:hAnsi="Arial" w:cs="Arial"/>
          <w:shd w:val="clear" w:color="auto" w:fill="FFFFFF"/>
        </w:rPr>
        <w:t>године под бројем:</w:t>
      </w:r>
      <w:r w:rsidRPr="006E1423">
        <w:rPr>
          <w:rFonts w:ascii="Arial" w:hAnsi="Arial" w:cs="Arial"/>
          <w:color w:val="000000"/>
          <w:shd w:val="clear" w:color="auto" w:fill="FFFFFF"/>
          <w:lang w:val="sr-Cyrl-BA"/>
        </w:rPr>
        <w:t xml:space="preserve"> 057-О-</w:t>
      </w:r>
      <w:r w:rsidRPr="006E1423">
        <w:rPr>
          <w:rFonts w:ascii="Arial" w:hAnsi="Arial" w:cs="Arial"/>
          <w:color w:val="000000"/>
          <w:shd w:val="clear" w:color="auto" w:fill="FFFFFF"/>
        </w:rPr>
        <w:t>R</w:t>
      </w:r>
      <w:r w:rsidR="006C69E6">
        <w:rPr>
          <w:rFonts w:ascii="Arial" w:hAnsi="Arial" w:cs="Arial"/>
          <w:color w:val="000000"/>
          <w:shd w:val="clear" w:color="auto" w:fill="FFFFFF"/>
          <w:lang w:val="sr-Cyrl-BA"/>
        </w:rPr>
        <w:t>еg-21-002395</w:t>
      </w:r>
      <w:r w:rsidRPr="006E1423">
        <w:rPr>
          <w:rFonts w:ascii="Arial" w:hAnsi="Arial" w:cs="Arial"/>
          <w:shd w:val="clear" w:color="auto" w:fill="FFFFFF"/>
        </w:rPr>
        <w:t xml:space="preserve"> ЈП </w:t>
      </w:r>
      <w:r>
        <w:rPr>
          <w:rFonts w:ascii="Arial" w:hAnsi="Arial" w:cs="Arial"/>
          <w:shd w:val="clear" w:color="auto" w:fill="FFFFFF"/>
        </w:rPr>
        <w:t xml:space="preserve">СЦ </w:t>
      </w:r>
      <w:r w:rsidRPr="006E1423">
        <w:rPr>
          <w:rFonts w:ascii="Arial" w:hAnsi="Arial" w:cs="Arial"/>
          <w:shd w:val="clear" w:color="auto" w:fill="FFFFFF"/>
        </w:rPr>
        <w:t>„Servitium“</w:t>
      </w:r>
      <w:r>
        <w:rPr>
          <w:rFonts w:ascii="Arial" w:hAnsi="Arial" w:cs="Arial"/>
          <w:shd w:val="clear" w:color="auto" w:fill="FFFFFF"/>
        </w:rPr>
        <w:t xml:space="preserve"> Градишка</w:t>
      </w:r>
      <w:r w:rsidR="008F00AD">
        <w:rPr>
          <w:rFonts w:ascii="Arial" w:hAnsi="Arial" w:cs="Arial"/>
          <w:shd w:val="clear" w:color="auto" w:fill="FFFFFF"/>
        </w:rPr>
        <w:t xml:space="preserve"> </w:t>
      </w:r>
      <w:r w:rsidR="006C69E6">
        <w:rPr>
          <w:rFonts w:ascii="Arial" w:hAnsi="Arial" w:cs="Arial"/>
          <w:shd w:val="clear" w:color="auto" w:fill="FFFFFF"/>
        </w:rPr>
        <w:t>је уписан</w:t>
      </w:r>
      <w:r w:rsidRPr="006E1423">
        <w:rPr>
          <w:rFonts w:ascii="Arial" w:hAnsi="Arial" w:cs="Arial"/>
          <w:shd w:val="clear" w:color="auto" w:fill="FFFFFF"/>
        </w:rPr>
        <w:t xml:space="preserve"> као правно лице са основним капиталом од </w:t>
      </w:r>
      <w:r w:rsidR="003E3C0E">
        <w:rPr>
          <w:rFonts w:ascii="Arial" w:hAnsi="Arial" w:cs="Arial"/>
          <w:color w:val="000000"/>
          <w:shd w:val="clear" w:color="auto" w:fill="FFFFFF"/>
        </w:rPr>
        <w:t xml:space="preserve"> 11</w:t>
      </w:r>
      <w:r w:rsidR="006C69E6">
        <w:rPr>
          <w:rFonts w:ascii="Arial" w:hAnsi="Arial" w:cs="Arial"/>
          <w:color w:val="000000"/>
          <w:shd w:val="clear" w:color="auto" w:fill="FFFFFF"/>
        </w:rPr>
        <w:t>.370.</w:t>
      </w:r>
      <w:r>
        <w:rPr>
          <w:rFonts w:ascii="Arial" w:hAnsi="Arial" w:cs="Arial"/>
          <w:color w:val="000000"/>
          <w:shd w:val="clear" w:color="auto" w:fill="FFFFFF"/>
        </w:rPr>
        <w:t>643,62</w:t>
      </w:r>
      <w:r w:rsidRPr="006E1423">
        <w:rPr>
          <w:rFonts w:ascii="Arial" w:hAnsi="Arial" w:cs="Arial"/>
          <w:color w:val="000000"/>
          <w:shd w:val="clear" w:color="auto" w:fill="FFFFFF"/>
          <w:lang w:val="sr-Cyrl-BA"/>
        </w:rPr>
        <w:t>КМ</w:t>
      </w:r>
      <w:r w:rsidRPr="006E1423">
        <w:rPr>
          <w:rFonts w:ascii="Arial" w:hAnsi="Arial" w:cs="Arial"/>
          <w:color w:val="000000"/>
          <w:shd w:val="clear" w:color="auto" w:fill="FFFFFF"/>
        </w:rPr>
        <w:t>.</w:t>
      </w:r>
    </w:p>
    <w:p w14:paraId="00DAABE4" w14:textId="77777777" w:rsidR="000F39AC" w:rsidRDefault="000F39AC" w:rsidP="000F39AC">
      <w:pPr>
        <w:jc w:val="both"/>
        <w:rPr>
          <w:rFonts w:ascii="Arial" w:hAnsi="Arial" w:cs="Arial"/>
        </w:rPr>
      </w:pPr>
    </w:p>
    <w:p w14:paraId="6000FD4D" w14:textId="77777777" w:rsidR="000F39AC" w:rsidRPr="00F7587D" w:rsidRDefault="000F39AC" w:rsidP="000F39AC">
      <w:pPr>
        <w:jc w:val="both"/>
        <w:rPr>
          <w:rFonts w:ascii="Arial" w:hAnsi="Arial" w:cs="Arial"/>
        </w:rPr>
      </w:pPr>
      <w:r w:rsidRPr="006E1423">
        <w:rPr>
          <w:rFonts w:ascii="Arial" w:hAnsi="Arial" w:cs="Arial"/>
        </w:rPr>
        <w:t>Власничка струк</w:t>
      </w:r>
      <w:r w:rsidR="00B53BC1">
        <w:rPr>
          <w:rFonts w:ascii="Arial" w:hAnsi="Arial" w:cs="Arial"/>
        </w:rPr>
        <w:t>тура предузећа је приказана у с</w:t>
      </w:r>
      <w:r w:rsidR="00B53BC1">
        <w:rPr>
          <w:rFonts w:ascii="Arial" w:hAnsi="Arial" w:cs="Arial"/>
          <w:lang w:val="sr-Cyrl-BA"/>
        </w:rPr>
        <w:t>љ</w:t>
      </w:r>
      <w:r w:rsidRPr="006E1423">
        <w:rPr>
          <w:rFonts w:ascii="Arial" w:hAnsi="Arial" w:cs="Arial"/>
        </w:rPr>
        <w:t>едећој табели.</w:t>
      </w:r>
    </w:p>
    <w:p w14:paraId="21026B03" w14:textId="77777777" w:rsidR="00BD43CC" w:rsidRPr="001A177B" w:rsidRDefault="00BD43CC">
      <w:pPr>
        <w:jc w:val="both"/>
        <w:rPr>
          <w:rFonts w:ascii="Arial" w:hAnsi="Arial" w:cs="Arial"/>
          <w:color w:val="000000"/>
          <w:lang w:val="sr-Cyrl-BA"/>
        </w:rPr>
      </w:pPr>
    </w:p>
    <w:p w14:paraId="74D01094" w14:textId="77777777" w:rsidR="00BD43CC" w:rsidRPr="001A177B" w:rsidRDefault="00CD6B89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lang w:val="sr-Cyrl-BA"/>
        </w:rPr>
        <w:t>Табела 1. Власничка структ</w:t>
      </w:r>
      <w:r w:rsidR="00BD43CC" w:rsidRPr="001A177B">
        <w:rPr>
          <w:rFonts w:ascii="Arial" w:hAnsi="Arial" w:cs="Arial"/>
          <w:color w:val="000000"/>
          <w:lang w:val="sr-Cyrl-BA"/>
        </w:rPr>
        <w:t>ура</w:t>
      </w:r>
    </w:p>
    <w:tbl>
      <w:tblPr>
        <w:tblW w:w="0" w:type="auto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409"/>
        <w:gridCol w:w="2410"/>
        <w:gridCol w:w="2409"/>
        <w:gridCol w:w="2410"/>
      </w:tblGrid>
      <w:tr w:rsidR="008414F8" w:rsidRPr="001A177B" w14:paraId="63E39D74" w14:textId="77777777" w:rsidTr="008A6527"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6D18EA56" w14:textId="77777777" w:rsidR="00BD43CC" w:rsidRPr="001A177B" w:rsidRDefault="00BD43CC" w:rsidP="008A652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177B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Опис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6FE2C6B9" w14:textId="77777777" w:rsidR="00BD43CC" w:rsidRPr="001A177B" w:rsidRDefault="00BD43CC" w:rsidP="008A652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177B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% учешће у укупном капиталу</w:t>
            </w: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69EE8D2F" w14:textId="77777777" w:rsidR="00BD43CC" w:rsidRPr="001A177B" w:rsidRDefault="00BD43CC" w:rsidP="008A652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177B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Вриједност капитала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7FAB2627" w14:textId="77777777" w:rsidR="00BD43CC" w:rsidRPr="001A177B" w:rsidRDefault="00BD43CC" w:rsidP="008A652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177B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Број акција</w:t>
            </w:r>
          </w:p>
        </w:tc>
      </w:tr>
      <w:tr w:rsidR="008414F8" w:rsidRPr="001A177B" w14:paraId="1153A517" w14:textId="77777777" w:rsidTr="008A6527"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2E1C4B93" w14:textId="77777777" w:rsidR="00BD43CC" w:rsidRPr="000F39AC" w:rsidRDefault="000F39AC" w:rsidP="008A6527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Град Градишка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0E8C177A" w14:textId="77777777" w:rsidR="00BD43CC" w:rsidRPr="000F39AC" w:rsidRDefault="000F39AC" w:rsidP="008A652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2F6D6B54" w14:textId="77777777" w:rsidR="00BD43CC" w:rsidRPr="00700884" w:rsidRDefault="003E3C0E" w:rsidP="008A6527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00884">
              <w:rPr>
                <w:rFonts w:ascii="Arial" w:hAnsi="Arial" w:cs="Arial"/>
                <w:sz w:val="22"/>
                <w:szCs w:val="22"/>
              </w:rPr>
              <w:t>11</w:t>
            </w:r>
            <w:r w:rsidR="00CD6B89" w:rsidRPr="00700884">
              <w:rPr>
                <w:rFonts w:ascii="Arial" w:hAnsi="Arial" w:cs="Arial"/>
                <w:sz w:val="22"/>
                <w:szCs w:val="22"/>
              </w:rPr>
              <w:t>.370,643,62 КМ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13BB3E59" w14:textId="77777777" w:rsidR="00BD43CC" w:rsidRPr="001A177B" w:rsidRDefault="00BD43CC" w:rsidP="008A652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14F8" w:rsidRPr="001A177B" w14:paraId="64785512" w14:textId="77777777" w:rsidTr="008A6527"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50F12524" w14:textId="77777777" w:rsidR="00BD43CC" w:rsidRPr="001A177B" w:rsidRDefault="00BD43CC" w:rsidP="008A6527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4E2AC259" w14:textId="77777777" w:rsidR="00BD43CC" w:rsidRPr="001A177B" w:rsidRDefault="00BD43CC" w:rsidP="008A652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596EBC3A" w14:textId="77777777" w:rsidR="00BD43CC" w:rsidRPr="00700884" w:rsidRDefault="00BD43CC" w:rsidP="008A6527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0837EC7E" w14:textId="77777777" w:rsidR="00BD43CC" w:rsidRPr="001A177B" w:rsidRDefault="00BD43CC" w:rsidP="008A652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14F8" w:rsidRPr="001A177B" w14:paraId="224981A3" w14:textId="77777777" w:rsidTr="008A6527"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7646F53" w14:textId="77777777" w:rsidR="00BD43CC" w:rsidRPr="001A177B" w:rsidRDefault="00BD43CC" w:rsidP="00503871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177B">
              <w:rPr>
                <w:rFonts w:ascii="Arial" w:hAnsi="Arial" w:cs="Arial"/>
                <w:sz w:val="22"/>
                <w:szCs w:val="22"/>
                <w:lang w:val="sr-Cyrl-BA"/>
              </w:rPr>
              <w:t>УКУПНО: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630FB08C" w14:textId="77777777" w:rsidR="00BD43CC" w:rsidRPr="00CD6B89" w:rsidRDefault="00CD6B89" w:rsidP="008A652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6BF4CC30" w14:textId="77777777" w:rsidR="00BD43CC" w:rsidRPr="00700884" w:rsidRDefault="003E3C0E" w:rsidP="008A6527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00884">
              <w:rPr>
                <w:rFonts w:ascii="Arial" w:hAnsi="Arial" w:cs="Arial"/>
                <w:sz w:val="22"/>
                <w:szCs w:val="22"/>
              </w:rPr>
              <w:t>11</w:t>
            </w:r>
            <w:r w:rsidR="00CD6B89" w:rsidRPr="00700884">
              <w:rPr>
                <w:rFonts w:ascii="Arial" w:hAnsi="Arial" w:cs="Arial"/>
                <w:sz w:val="22"/>
                <w:szCs w:val="22"/>
              </w:rPr>
              <w:t>.370,643,62 КМ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294A4BC5" w14:textId="77777777" w:rsidR="00BD43CC" w:rsidRPr="001A177B" w:rsidRDefault="00BD43CC" w:rsidP="008A6527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3FBE" w:rsidRPr="001A177B" w14:paraId="136A091C" w14:textId="77777777" w:rsidTr="008A6527"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8FEFF1C" w14:textId="77777777" w:rsidR="00FF3FBE" w:rsidRPr="001A177B" w:rsidRDefault="00FF3FBE" w:rsidP="00503871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  <w:lang w:val="sr-Cyrl-BA"/>
              </w:rPr>
            </w:pP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698DDE83" w14:textId="77777777" w:rsidR="00FF3FBE" w:rsidRDefault="00FF3FBE" w:rsidP="008A652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029E45D9" w14:textId="77777777" w:rsidR="00FF3FBE" w:rsidRPr="00700884" w:rsidRDefault="00FF3FBE" w:rsidP="008A6527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0CEA4BC9" w14:textId="77777777" w:rsidR="00FF3FBE" w:rsidRPr="001A177B" w:rsidRDefault="00FF3FBE" w:rsidP="008A6527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EC2C49" w14:textId="77777777" w:rsidR="00BB0C71" w:rsidRDefault="00BB0C71">
      <w:pPr>
        <w:jc w:val="both"/>
        <w:rPr>
          <w:rFonts w:ascii="Arial" w:hAnsi="Arial" w:cs="Arial"/>
          <w:color w:val="000000"/>
          <w:lang w:val="sr-Cyrl-BA"/>
        </w:rPr>
      </w:pPr>
    </w:p>
    <w:p w14:paraId="306BD528" w14:textId="77777777" w:rsidR="00FF3FBE" w:rsidRPr="001A177B" w:rsidRDefault="00FF3FBE">
      <w:pPr>
        <w:jc w:val="both"/>
        <w:rPr>
          <w:rFonts w:ascii="Arial" w:hAnsi="Arial" w:cs="Arial"/>
          <w:color w:val="000000"/>
          <w:lang w:val="sr-Cyrl-BA"/>
        </w:rPr>
      </w:pPr>
    </w:p>
    <w:p w14:paraId="33DD3F97" w14:textId="77777777" w:rsidR="00B34CA2" w:rsidRDefault="00B34CA2" w:rsidP="008476FD">
      <w:pPr>
        <w:pStyle w:val="Heading1"/>
        <w:numPr>
          <w:ilvl w:val="0"/>
          <w:numId w:val="0"/>
        </w:numPr>
      </w:pPr>
      <w:bookmarkStart w:id="2" w:name="_Toc518032447"/>
    </w:p>
    <w:p w14:paraId="49DD5873" w14:textId="77777777" w:rsidR="00BD43CC" w:rsidRPr="001A177B" w:rsidRDefault="008476FD" w:rsidP="008476FD">
      <w:pPr>
        <w:pStyle w:val="Heading1"/>
        <w:numPr>
          <w:ilvl w:val="0"/>
          <w:numId w:val="0"/>
        </w:numPr>
      </w:pPr>
      <w:r>
        <w:t>3. О</w:t>
      </w:r>
      <w:r w:rsidR="00BD43CC" w:rsidRPr="001A177B">
        <w:t>РГАНИЗАЦИОНА СТРУКТУРА И МЕНАЏМЕНТ</w:t>
      </w:r>
      <w:bookmarkEnd w:id="2"/>
    </w:p>
    <w:p w14:paraId="4B971063" w14:textId="77777777" w:rsidR="00BD43CC" w:rsidRPr="001A177B" w:rsidRDefault="00BD43CC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7D5C9348" w14:textId="77777777" w:rsidR="000F39AC" w:rsidRPr="00976AF2" w:rsidRDefault="000F39AC" w:rsidP="000F39AC">
      <w:pPr>
        <w:rPr>
          <w:lang w:val="sr-Cyrl-BA"/>
        </w:rPr>
      </w:pPr>
    </w:p>
    <w:p w14:paraId="638B31E2" w14:textId="296C8636" w:rsidR="00CE1ED1" w:rsidRPr="003176DF" w:rsidRDefault="009D35D5">
      <w:pPr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</w:rPr>
        <w:t>О</w:t>
      </w:r>
      <w:r w:rsidR="000F39AC" w:rsidRPr="006E1423">
        <w:rPr>
          <w:rFonts w:ascii="Arial" w:hAnsi="Arial" w:cs="Arial"/>
        </w:rPr>
        <w:t>д 13.10.</w:t>
      </w:r>
      <w:r w:rsidR="00B7433C">
        <w:rPr>
          <w:rFonts w:ascii="Arial" w:hAnsi="Arial" w:cs="Arial"/>
          <w:lang w:val="sr-Cyrl-RS"/>
        </w:rPr>
        <w:t xml:space="preserve"> </w:t>
      </w:r>
      <w:r w:rsidR="000F39AC" w:rsidRPr="006E1423">
        <w:rPr>
          <w:rFonts w:ascii="Arial" w:hAnsi="Arial" w:cs="Arial"/>
        </w:rPr>
        <w:t>2020.</w:t>
      </w:r>
      <w:r w:rsidR="006D0B54">
        <w:rPr>
          <w:rFonts w:ascii="Arial" w:hAnsi="Arial" w:cs="Arial"/>
          <w:lang w:val="sr-Cyrl-RS"/>
        </w:rPr>
        <w:t xml:space="preserve"> </w:t>
      </w:r>
      <w:r w:rsidR="000F39AC" w:rsidRPr="006E1423">
        <w:rPr>
          <w:rFonts w:ascii="Arial" w:hAnsi="Arial" w:cs="Arial"/>
        </w:rPr>
        <w:t>године</w:t>
      </w:r>
      <w:r w:rsidR="008F00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ЈП СЦ</w:t>
      </w:r>
      <w:r w:rsidR="006D0B54"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</w:rPr>
        <w:t>,, Servitium“</w:t>
      </w:r>
      <w:r w:rsidR="00982B5C">
        <w:rPr>
          <w:rFonts w:ascii="Arial" w:hAnsi="Arial" w:cs="Arial"/>
        </w:rPr>
        <w:t xml:space="preserve"> Градишка</w:t>
      </w:r>
      <w:r w:rsidR="008F00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руководи</w:t>
      </w:r>
      <w:r w:rsidR="006C69E6">
        <w:rPr>
          <w:rFonts w:ascii="Arial" w:hAnsi="Arial" w:cs="Arial"/>
        </w:rPr>
        <w:t xml:space="preserve"> директор</w:t>
      </w:r>
      <w:r w:rsidR="00086015">
        <w:rPr>
          <w:rFonts w:ascii="Arial" w:hAnsi="Arial" w:cs="Arial"/>
        </w:rPr>
        <w:t xml:space="preserve"> Милош Вујинић</w:t>
      </w:r>
      <w:r w:rsidR="000F39AC" w:rsidRPr="00E734E2">
        <w:rPr>
          <w:rFonts w:ascii="Arial" w:hAnsi="Arial" w:cs="Arial"/>
        </w:rPr>
        <w:t xml:space="preserve"> и Надзорни одбор именован од стране Скупштине </w:t>
      </w:r>
      <w:r w:rsidR="003176DF">
        <w:rPr>
          <w:rFonts w:ascii="Arial" w:hAnsi="Arial" w:cs="Arial"/>
          <w:lang w:val="sr-Cyrl-BA"/>
        </w:rPr>
        <w:t>града</w:t>
      </w:r>
      <w:r w:rsidR="000F39AC">
        <w:rPr>
          <w:rFonts w:ascii="Arial" w:hAnsi="Arial" w:cs="Arial"/>
        </w:rPr>
        <w:t xml:space="preserve"> Градишка на сје</w:t>
      </w:r>
      <w:r w:rsidR="000F39AC" w:rsidRPr="006E1423">
        <w:rPr>
          <w:rFonts w:ascii="Arial" w:hAnsi="Arial" w:cs="Arial"/>
        </w:rPr>
        <w:t>д</w:t>
      </w:r>
      <w:r w:rsidR="000F39AC">
        <w:rPr>
          <w:rFonts w:ascii="Arial" w:hAnsi="Arial" w:cs="Arial"/>
        </w:rPr>
        <w:t>ници С</w:t>
      </w:r>
      <w:r w:rsidR="003176DF">
        <w:rPr>
          <w:rFonts w:ascii="Arial" w:hAnsi="Arial" w:cs="Arial"/>
          <w:lang w:val="sr-Cyrl-BA"/>
        </w:rPr>
        <w:t>Г</w:t>
      </w:r>
      <w:r w:rsidR="000F39AC">
        <w:rPr>
          <w:rFonts w:ascii="Arial" w:hAnsi="Arial" w:cs="Arial"/>
        </w:rPr>
        <w:t xml:space="preserve"> Градишка, </w:t>
      </w:r>
      <w:r w:rsidR="000F39AC" w:rsidRPr="006E1423">
        <w:rPr>
          <w:rFonts w:ascii="Arial" w:hAnsi="Arial" w:cs="Arial"/>
        </w:rPr>
        <w:t>дана 2</w:t>
      </w:r>
      <w:r w:rsidR="003176DF">
        <w:rPr>
          <w:rFonts w:ascii="Arial" w:hAnsi="Arial" w:cs="Arial"/>
          <w:lang w:val="sr-Cyrl-BA"/>
        </w:rPr>
        <w:t>6</w:t>
      </w:r>
      <w:r w:rsidR="000F39AC" w:rsidRPr="006E1423">
        <w:rPr>
          <w:rFonts w:ascii="Arial" w:hAnsi="Arial" w:cs="Arial"/>
        </w:rPr>
        <w:t>.0</w:t>
      </w:r>
      <w:r w:rsidR="003176DF">
        <w:rPr>
          <w:rFonts w:ascii="Arial" w:hAnsi="Arial" w:cs="Arial"/>
          <w:lang w:val="sr-Cyrl-BA"/>
        </w:rPr>
        <w:t>2</w:t>
      </w:r>
      <w:r w:rsidR="000F39AC" w:rsidRPr="006E1423">
        <w:rPr>
          <w:rFonts w:ascii="Arial" w:hAnsi="Arial" w:cs="Arial"/>
        </w:rPr>
        <w:t>.20</w:t>
      </w:r>
      <w:r w:rsidR="003176DF">
        <w:rPr>
          <w:rFonts w:ascii="Arial" w:hAnsi="Arial" w:cs="Arial"/>
          <w:lang w:val="sr-Cyrl-BA"/>
        </w:rPr>
        <w:t>26</w:t>
      </w:r>
      <w:r w:rsidR="000F39AC" w:rsidRPr="006E1423">
        <w:rPr>
          <w:rFonts w:ascii="Arial" w:hAnsi="Arial" w:cs="Arial"/>
        </w:rPr>
        <w:t>.</w:t>
      </w:r>
      <w:r w:rsidR="006D0B54">
        <w:rPr>
          <w:rFonts w:ascii="Arial" w:hAnsi="Arial" w:cs="Arial"/>
          <w:lang w:val="sr-Cyrl-RS"/>
        </w:rPr>
        <w:t xml:space="preserve"> </w:t>
      </w:r>
      <w:r w:rsidR="000F39AC" w:rsidRPr="006E1423">
        <w:rPr>
          <w:rFonts w:ascii="Arial" w:hAnsi="Arial" w:cs="Arial"/>
        </w:rPr>
        <w:t>године број</w:t>
      </w:r>
      <w:r w:rsidR="00700884">
        <w:rPr>
          <w:rFonts w:ascii="Arial" w:hAnsi="Arial" w:cs="Arial"/>
        </w:rPr>
        <w:t xml:space="preserve">: </w:t>
      </w:r>
      <w:r w:rsidR="000F39AC" w:rsidRPr="006E1423">
        <w:rPr>
          <w:rFonts w:ascii="Arial" w:hAnsi="Arial" w:cs="Arial"/>
        </w:rPr>
        <w:t>01</w:t>
      </w:r>
      <w:r w:rsidR="003176DF">
        <w:rPr>
          <w:rFonts w:ascii="Arial" w:hAnsi="Arial" w:cs="Arial"/>
          <w:lang w:val="sr-Cyrl-BA"/>
        </w:rPr>
        <w:t>.01</w:t>
      </w:r>
      <w:r w:rsidR="000F39AC" w:rsidRPr="006E1423">
        <w:rPr>
          <w:rFonts w:ascii="Arial" w:hAnsi="Arial" w:cs="Arial"/>
        </w:rPr>
        <w:t>-111-</w:t>
      </w:r>
      <w:r w:rsidR="003176DF">
        <w:rPr>
          <w:rFonts w:ascii="Arial" w:hAnsi="Arial" w:cs="Arial"/>
          <w:lang w:val="sr-Cyrl-BA"/>
        </w:rPr>
        <w:t>87</w:t>
      </w:r>
      <w:r w:rsidR="000F39AC" w:rsidRPr="006E1423">
        <w:rPr>
          <w:rFonts w:ascii="Arial" w:hAnsi="Arial" w:cs="Arial"/>
        </w:rPr>
        <w:t>/</w:t>
      </w:r>
      <w:r w:rsidR="003176DF">
        <w:rPr>
          <w:rFonts w:ascii="Arial" w:hAnsi="Arial" w:cs="Arial"/>
          <w:lang w:val="sr-Cyrl-BA"/>
        </w:rPr>
        <w:t>26</w:t>
      </w:r>
      <w:r w:rsidR="000F39AC" w:rsidRPr="006E1423">
        <w:rPr>
          <w:rFonts w:ascii="Arial" w:hAnsi="Arial" w:cs="Arial"/>
        </w:rPr>
        <w:t xml:space="preserve"> у саставу: </w:t>
      </w:r>
      <w:r w:rsidR="00FB0BC6">
        <w:rPr>
          <w:rFonts w:ascii="Arial" w:hAnsi="Arial" w:cs="Arial"/>
          <w:lang w:val="sr-Cyrl-BA"/>
        </w:rPr>
        <w:t>Јелена Сладојевић-Крунић (</w:t>
      </w:r>
      <w:r w:rsidR="003176DF">
        <w:rPr>
          <w:rFonts w:ascii="Arial" w:hAnsi="Arial" w:cs="Arial"/>
          <w:lang w:val="sr-Cyrl-BA"/>
        </w:rPr>
        <w:t>дипломирани правник), Сања Тенџерић</w:t>
      </w:r>
      <w:r w:rsidR="00201350">
        <w:rPr>
          <w:rFonts w:ascii="Arial" w:hAnsi="Arial" w:cs="Arial"/>
          <w:lang w:val="sr-Cyrl-BA"/>
        </w:rPr>
        <w:t xml:space="preserve"> </w:t>
      </w:r>
      <w:r w:rsidR="00FB0BC6">
        <w:rPr>
          <w:rFonts w:ascii="Arial" w:hAnsi="Arial" w:cs="Arial"/>
          <w:lang w:val="sr-Cyrl-BA"/>
        </w:rPr>
        <w:t>(</w:t>
      </w:r>
      <w:r w:rsidR="003176DF">
        <w:rPr>
          <w:rFonts w:ascii="Arial" w:hAnsi="Arial" w:cs="Arial"/>
          <w:lang w:val="sr-Cyrl-BA"/>
        </w:rPr>
        <w:t>дипломирани правник) и Дарио Лацковић</w:t>
      </w:r>
      <w:r w:rsidR="00201350">
        <w:rPr>
          <w:rFonts w:ascii="Arial" w:hAnsi="Arial" w:cs="Arial"/>
          <w:lang w:val="sr-Cyrl-BA"/>
        </w:rPr>
        <w:t xml:space="preserve"> </w:t>
      </w:r>
      <w:r w:rsidR="00FB0BC6">
        <w:rPr>
          <w:rFonts w:ascii="Arial" w:hAnsi="Arial" w:cs="Arial"/>
          <w:lang w:val="sr-Cyrl-BA"/>
        </w:rPr>
        <w:t>(</w:t>
      </w:r>
      <w:r w:rsidR="003176DF">
        <w:rPr>
          <w:rFonts w:ascii="Arial" w:hAnsi="Arial" w:cs="Arial"/>
          <w:lang w:val="sr-Cyrl-BA"/>
        </w:rPr>
        <w:t>дипломирани економиста).</w:t>
      </w:r>
    </w:p>
    <w:p w14:paraId="6E058756" w14:textId="2A86B57E" w:rsidR="008731A4" w:rsidRPr="009D35D5" w:rsidRDefault="009D35D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Према </w:t>
      </w:r>
      <w:r w:rsidR="008F00AD">
        <w:rPr>
          <w:rFonts w:ascii="Arial" w:hAnsi="Arial" w:cs="Arial"/>
          <w:lang w:val="sr-Cyrl-RS"/>
        </w:rPr>
        <w:t>П</w:t>
      </w:r>
      <w:r>
        <w:rPr>
          <w:rFonts w:ascii="Arial" w:hAnsi="Arial" w:cs="Arial"/>
        </w:rPr>
        <w:t>равилнику о систематизацији радних мјеста у ЈП СЦ</w:t>
      </w:r>
      <w:r w:rsidR="008F00AD">
        <w:rPr>
          <w:rFonts w:ascii="Arial" w:hAnsi="Arial" w:cs="Arial"/>
          <w:lang w:val="sr-Cyrl-RS"/>
        </w:rPr>
        <w:t xml:space="preserve"> </w:t>
      </w:r>
      <w:r w:rsidR="008F00AD">
        <w:rPr>
          <w:rFonts w:ascii="Arial" w:hAnsi="Arial" w:cs="Arial"/>
        </w:rPr>
        <w:t>,,</w:t>
      </w:r>
      <w:r>
        <w:rPr>
          <w:rFonts w:ascii="Arial" w:hAnsi="Arial" w:cs="Arial"/>
        </w:rPr>
        <w:t>Servitium“ Градишка остал</w:t>
      </w:r>
      <w:r w:rsidR="00164A84">
        <w:rPr>
          <w:rFonts w:ascii="Arial" w:hAnsi="Arial" w:cs="Arial"/>
        </w:rPr>
        <w:t>и</w:t>
      </w:r>
      <w:r w:rsidR="008F00AD">
        <w:rPr>
          <w:rFonts w:ascii="Arial" w:hAnsi="Arial" w:cs="Arial"/>
          <w:lang w:val="sr-Cyrl-RS"/>
        </w:rPr>
        <w:t xml:space="preserve"> </w:t>
      </w:r>
      <w:r w:rsidR="00164A84">
        <w:rPr>
          <w:rFonts w:ascii="Arial" w:hAnsi="Arial" w:cs="Arial"/>
        </w:rPr>
        <w:t>запослени</w:t>
      </w:r>
      <w:r>
        <w:rPr>
          <w:rFonts w:ascii="Arial" w:hAnsi="Arial" w:cs="Arial"/>
        </w:rPr>
        <w:t xml:space="preserve"> су: технички руководилац</w:t>
      </w:r>
      <w:r w:rsidR="008F00AD"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</w:rPr>
        <w:t>(1 извршилац), самостални стручни сарадник за програмске садржаје и логистику</w:t>
      </w:r>
      <w:r w:rsidR="008F00AD"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</w:rPr>
        <w:t>(1 извршилац), стручни сарадник</w:t>
      </w:r>
      <w:r w:rsidR="000D4C62">
        <w:rPr>
          <w:rFonts w:ascii="Arial" w:hAnsi="Arial" w:cs="Arial"/>
        </w:rPr>
        <w:t xml:space="preserve"> за</w:t>
      </w:r>
      <w:r w:rsidR="001E34D3">
        <w:rPr>
          <w:rFonts w:ascii="Arial" w:hAnsi="Arial" w:cs="Arial"/>
        </w:rPr>
        <w:t xml:space="preserve"> секретарско - техничке послове (</w:t>
      </w:r>
      <w:r>
        <w:rPr>
          <w:rFonts w:ascii="Arial" w:hAnsi="Arial" w:cs="Arial"/>
        </w:rPr>
        <w:t>1</w:t>
      </w:r>
      <w:r w:rsidR="008F00AD">
        <w:rPr>
          <w:rFonts w:ascii="Arial" w:hAnsi="Arial" w:cs="Arial"/>
          <w:lang w:val="sr-Cyrl-RS"/>
        </w:rPr>
        <w:t xml:space="preserve"> </w:t>
      </w:r>
      <w:r w:rsidR="00CE1ED1">
        <w:rPr>
          <w:rFonts w:ascii="Arial" w:hAnsi="Arial" w:cs="Arial"/>
        </w:rPr>
        <w:t xml:space="preserve">извршилац) </w:t>
      </w:r>
      <w:r w:rsidR="005E6038">
        <w:rPr>
          <w:rFonts w:ascii="Arial" w:hAnsi="Arial" w:cs="Arial"/>
        </w:rPr>
        <w:t>,</w:t>
      </w:r>
      <w:r w:rsidR="008F00AD">
        <w:rPr>
          <w:rFonts w:ascii="Arial" w:hAnsi="Arial" w:cs="Arial"/>
          <w:lang w:val="sr-Cyrl-RS"/>
        </w:rPr>
        <w:t xml:space="preserve"> </w:t>
      </w:r>
      <w:r w:rsidR="000A6B97">
        <w:rPr>
          <w:rFonts w:ascii="Arial" w:hAnsi="Arial" w:cs="Arial"/>
        </w:rPr>
        <w:t>хигијеничар (1 извршилац)</w:t>
      </w:r>
      <w:r w:rsidR="008F00AD">
        <w:rPr>
          <w:rFonts w:ascii="Arial" w:hAnsi="Arial" w:cs="Arial"/>
          <w:lang w:val="sr-Cyrl-RS"/>
        </w:rPr>
        <w:t xml:space="preserve"> </w:t>
      </w:r>
      <w:r w:rsidR="00306E8D">
        <w:rPr>
          <w:rFonts w:ascii="Arial" w:hAnsi="Arial" w:cs="Arial"/>
        </w:rPr>
        <w:t xml:space="preserve">и </w:t>
      </w:r>
      <w:r>
        <w:rPr>
          <w:rFonts w:ascii="Arial" w:hAnsi="Arial" w:cs="Arial"/>
        </w:rPr>
        <w:t>сарадник за одржавање</w:t>
      </w:r>
      <w:r w:rsidR="008F00AD">
        <w:rPr>
          <w:rFonts w:ascii="Arial" w:hAnsi="Arial" w:cs="Arial"/>
          <w:lang w:val="sr-Cyrl-RS"/>
        </w:rPr>
        <w:t xml:space="preserve">  </w:t>
      </w:r>
      <w:r>
        <w:rPr>
          <w:rFonts w:ascii="Arial" w:hAnsi="Arial" w:cs="Arial"/>
        </w:rPr>
        <w:t>3 извршиоца).</w:t>
      </w:r>
    </w:p>
    <w:p w14:paraId="6525DF15" w14:textId="77777777" w:rsidR="001F3FBB" w:rsidRDefault="001F3FBB">
      <w:pPr>
        <w:jc w:val="both"/>
        <w:rPr>
          <w:rFonts w:ascii="Arial" w:hAnsi="Arial" w:cs="Arial"/>
        </w:rPr>
      </w:pPr>
    </w:p>
    <w:p w14:paraId="78EC17BF" w14:textId="77777777" w:rsidR="001F3FBB" w:rsidRDefault="001F3FBB">
      <w:pPr>
        <w:jc w:val="both"/>
        <w:rPr>
          <w:rFonts w:ascii="Arial" w:hAnsi="Arial" w:cs="Arial"/>
        </w:rPr>
      </w:pPr>
    </w:p>
    <w:p w14:paraId="1457E28A" w14:textId="77777777" w:rsidR="00E0298B" w:rsidRDefault="00E0298B">
      <w:pPr>
        <w:jc w:val="both"/>
        <w:rPr>
          <w:rFonts w:ascii="Arial" w:hAnsi="Arial" w:cs="Arial"/>
        </w:rPr>
      </w:pPr>
    </w:p>
    <w:p w14:paraId="0A9A8E32" w14:textId="77777777" w:rsidR="00BD43CC" w:rsidRPr="001F3FBB" w:rsidRDefault="008476FD" w:rsidP="00CE1ED1">
      <w:pPr>
        <w:pStyle w:val="Heading1"/>
        <w:numPr>
          <w:ilvl w:val="0"/>
          <w:numId w:val="0"/>
        </w:numPr>
      </w:pPr>
      <w:bookmarkStart w:id="3" w:name="_Toc518032448"/>
      <w:r>
        <w:t>4. Б</w:t>
      </w:r>
      <w:r w:rsidR="00BD43CC" w:rsidRPr="001A177B">
        <w:t>РОЈ И СТРУКТУРА ЗАПОСЛЕНИ</w:t>
      </w:r>
      <w:bookmarkEnd w:id="3"/>
      <w:r w:rsidR="001F3FBB">
        <w:t>Х</w:t>
      </w:r>
    </w:p>
    <w:p w14:paraId="664DC145" w14:textId="77777777" w:rsidR="00576CB1" w:rsidRDefault="00576CB1">
      <w:pPr>
        <w:jc w:val="both"/>
        <w:rPr>
          <w:rFonts w:ascii="Arial" w:hAnsi="Arial" w:cs="Arial"/>
        </w:rPr>
      </w:pPr>
    </w:p>
    <w:p w14:paraId="4FFC5B3E" w14:textId="77777777" w:rsidR="001F3FBB" w:rsidRPr="001A177B" w:rsidRDefault="001F3FBB">
      <w:pPr>
        <w:jc w:val="both"/>
        <w:rPr>
          <w:rFonts w:ascii="Arial" w:hAnsi="Arial" w:cs="Arial"/>
        </w:rPr>
      </w:pPr>
    </w:p>
    <w:p w14:paraId="1F4537EF" w14:textId="77777777" w:rsidR="00BD43CC" w:rsidRPr="001A177B" w:rsidRDefault="00576CB1">
      <w:pPr>
        <w:jc w:val="both"/>
        <w:rPr>
          <w:rFonts w:ascii="Arial" w:hAnsi="Arial" w:cs="Arial"/>
          <w:color w:val="000000"/>
          <w:lang w:val="sr-Cyrl-BA"/>
        </w:rPr>
      </w:pPr>
      <w:r w:rsidRPr="001A177B">
        <w:rPr>
          <w:rFonts w:ascii="Arial" w:hAnsi="Arial" w:cs="Arial"/>
          <w:color w:val="000000"/>
          <w:lang w:val="sr-Cyrl-BA"/>
        </w:rPr>
        <w:t>Табела 2. Квалификациона структура запослених</w:t>
      </w:r>
    </w:p>
    <w:tbl>
      <w:tblPr>
        <w:tblW w:w="9643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841"/>
        <w:gridCol w:w="5584"/>
        <w:gridCol w:w="1609"/>
        <w:gridCol w:w="1609"/>
      </w:tblGrid>
      <w:tr w:rsidR="002B3CD1" w:rsidRPr="001A177B" w14:paraId="65F0FA21" w14:textId="77777777" w:rsidTr="000A6B97">
        <w:trPr>
          <w:trHeight w:val="320"/>
        </w:trPr>
        <w:tc>
          <w:tcPr>
            <w:tcW w:w="841" w:type="dxa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3D7FA092" w14:textId="77777777" w:rsidR="002B3CD1" w:rsidRPr="001A177B" w:rsidRDefault="002B3CD1" w:rsidP="0079727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177B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Р.бр.</w:t>
            </w:r>
          </w:p>
        </w:tc>
        <w:tc>
          <w:tcPr>
            <w:tcW w:w="5584" w:type="dxa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643FC539" w14:textId="77777777" w:rsidR="002B3CD1" w:rsidRPr="001A177B" w:rsidRDefault="002B3CD1" w:rsidP="0079727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177B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Квалификациона структура</w:t>
            </w:r>
          </w:p>
        </w:tc>
        <w:tc>
          <w:tcPr>
            <w:tcW w:w="3218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7D7E00C8" w14:textId="77777777" w:rsidR="002B3CD1" w:rsidRPr="001A177B" w:rsidRDefault="002B3CD1" w:rsidP="0079727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177B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Структура запослених према полу</w:t>
            </w:r>
          </w:p>
        </w:tc>
      </w:tr>
      <w:tr w:rsidR="002B3CD1" w:rsidRPr="001A177B" w14:paraId="04865A17" w14:textId="77777777" w:rsidTr="000A6B97">
        <w:trPr>
          <w:trHeight w:val="320"/>
        </w:trPr>
        <w:tc>
          <w:tcPr>
            <w:tcW w:w="841" w:type="dxa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8B8BF65" w14:textId="77777777" w:rsidR="002B3CD1" w:rsidRPr="001A177B" w:rsidRDefault="002B3CD1" w:rsidP="00797272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5584" w:type="dxa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29365C1" w14:textId="77777777" w:rsidR="002B3CD1" w:rsidRPr="001A177B" w:rsidRDefault="002B3CD1" w:rsidP="00797272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16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3BB34B58" w14:textId="77777777" w:rsidR="002B3CD1" w:rsidRPr="001A177B" w:rsidRDefault="002B3CD1" w:rsidP="00797272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</w:pPr>
            <w:r w:rsidRPr="001A177B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Мушких</w:t>
            </w:r>
          </w:p>
        </w:tc>
        <w:tc>
          <w:tcPr>
            <w:tcW w:w="16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685E4B94" w14:textId="77777777" w:rsidR="002B3CD1" w:rsidRPr="001A177B" w:rsidRDefault="002B3CD1" w:rsidP="00797272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</w:pPr>
            <w:r w:rsidRPr="001A177B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Женских</w:t>
            </w:r>
          </w:p>
        </w:tc>
      </w:tr>
      <w:tr w:rsidR="002B3CD1" w:rsidRPr="001A177B" w14:paraId="09BB1A2E" w14:textId="77777777" w:rsidTr="000A6B97">
        <w:tc>
          <w:tcPr>
            <w:tcW w:w="84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313AD85B" w14:textId="77777777" w:rsidR="002B3CD1" w:rsidRPr="001A177B" w:rsidRDefault="00306E8D" w:rsidP="00306E8D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1.</w:t>
            </w:r>
          </w:p>
        </w:tc>
        <w:tc>
          <w:tcPr>
            <w:tcW w:w="558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398AF725" w14:textId="77777777" w:rsidR="002B3CD1" w:rsidRPr="001F3FBB" w:rsidRDefault="00E36368" w:rsidP="00797272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</w:t>
            </w:r>
            <w:r w:rsidR="001F3FBB">
              <w:rPr>
                <w:rFonts w:ascii="Arial" w:hAnsi="Arial" w:cs="Arial"/>
                <w:sz w:val="22"/>
                <w:szCs w:val="22"/>
              </w:rPr>
              <w:t>иректор</w:t>
            </w:r>
          </w:p>
        </w:tc>
        <w:tc>
          <w:tcPr>
            <w:tcW w:w="1609" w:type="dxa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23382959" w14:textId="77777777" w:rsidR="002B3CD1" w:rsidRPr="001F3FBB" w:rsidRDefault="001F3FBB" w:rsidP="001F3FB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09" w:type="dxa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3C970C2E" w14:textId="77777777" w:rsidR="002B3CD1" w:rsidRPr="001A177B" w:rsidRDefault="002B3CD1" w:rsidP="00797272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3CD1" w:rsidRPr="001A177B" w14:paraId="35E9C702" w14:textId="77777777" w:rsidTr="000A6B97">
        <w:tc>
          <w:tcPr>
            <w:tcW w:w="84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69E8058A" w14:textId="77777777" w:rsidR="002B3CD1" w:rsidRPr="00306E8D" w:rsidRDefault="00306E8D" w:rsidP="00306E8D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2.</w:t>
            </w:r>
          </w:p>
        </w:tc>
        <w:tc>
          <w:tcPr>
            <w:tcW w:w="558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05296D22" w14:textId="77777777" w:rsidR="002B3CD1" w:rsidRPr="001F3FBB" w:rsidRDefault="001F3FBB" w:rsidP="00797272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Технички руководилац</w:t>
            </w:r>
          </w:p>
        </w:tc>
        <w:tc>
          <w:tcPr>
            <w:tcW w:w="1609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214C5758" w14:textId="77777777" w:rsidR="002B3CD1" w:rsidRPr="001F3FBB" w:rsidRDefault="001F3FBB" w:rsidP="0079727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09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08BF81F8" w14:textId="77777777" w:rsidR="002B3CD1" w:rsidRPr="001A177B" w:rsidRDefault="002B3CD1" w:rsidP="0079727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3CD1" w:rsidRPr="001A177B" w14:paraId="3F4C48A3" w14:textId="77777777" w:rsidTr="000A6B97">
        <w:tc>
          <w:tcPr>
            <w:tcW w:w="84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64846F3E" w14:textId="77777777" w:rsidR="002B3CD1" w:rsidRPr="00306E8D" w:rsidRDefault="00306E8D" w:rsidP="00306E8D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3.</w:t>
            </w:r>
          </w:p>
        </w:tc>
        <w:tc>
          <w:tcPr>
            <w:tcW w:w="558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47AC7D5B" w14:textId="77777777" w:rsidR="002B3CD1" w:rsidRPr="001F3FBB" w:rsidRDefault="001F3FBB" w:rsidP="00797272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Самостални стручни сарадник за програмске садржаје и логистику</w:t>
            </w:r>
          </w:p>
        </w:tc>
        <w:tc>
          <w:tcPr>
            <w:tcW w:w="1609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3F51F21C" w14:textId="77777777" w:rsidR="002B3CD1" w:rsidRPr="001A177B" w:rsidRDefault="002B3CD1" w:rsidP="0079727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45C20525" w14:textId="77777777" w:rsidR="002B3CD1" w:rsidRPr="001F3FBB" w:rsidRDefault="001F3FBB" w:rsidP="0079727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F3FBB" w:rsidRPr="001A177B" w14:paraId="2B3B5B9A" w14:textId="77777777" w:rsidTr="000A6B97">
        <w:tc>
          <w:tcPr>
            <w:tcW w:w="84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6C8B7A24" w14:textId="77777777" w:rsidR="001F3FBB" w:rsidRPr="001F3FBB" w:rsidRDefault="001F3FBB" w:rsidP="000A6B97">
            <w:pPr>
              <w:pStyle w:val="TableContents"/>
              <w:tabs>
                <w:tab w:val="left" w:pos="96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558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3DD9AA9E" w14:textId="77777777" w:rsidR="001F3FBB" w:rsidRPr="001F3FBB" w:rsidRDefault="001F3FBB" w:rsidP="001F3FBB">
            <w:pPr>
              <w:rPr>
                <w:rFonts w:ascii="Arial" w:hAnsi="Arial" w:cs="Arial"/>
                <w:bCs/>
                <w:sz w:val="22"/>
                <w:szCs w:val="22"/>
                <w:lang w:val="sr-Cyrl-CS"/>
              </w:rPr>
            </w:pPr>
            <w:r w:rsidRPr="001F3FBB"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Стручни сарадник за секретарско-техничке послове</w:t>
            </w:r>
          </w:p>
          <w:p w14:paraId="62734CD5" w14:textId="77777777" w:rsidR="001F3FBB" w:rsidRPr="001F3FBB" w:rsidRDefault="001F3FBB" w:rsidP="001F3FBB">
            <w:pPr>
              <w:pStyle w:val="TableContents"/>
              <w:tabs>
                <w:tab w:val="left" w:pos="96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7C57749F" w14:textId="77777777" w:rsidR="001F3FBB" w:rsidRPr="001A177B" w:rsidRDefault="001F3FBB" w:rsidP="0079727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4221F185" w14:textId="77777777" w:rsidR="001F3FBB" w:rsidRPr="001F3FBB" w:rsidRDefault="001F3FBB" w:rsidP="0079727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F3FBB" w:rsidRPr="001A177B" w14:paraId="6EF7F938" w14:textId="77777777" w:rsidTr="000A6B97">
        <w:trPr>
          <w:trHeight w:val="353"/>
        </w:trPr>
        <w:tc>
          <w:tcPr>
            <w:tcW w:w="84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1F35E615" w14:textId="77777777" w:rsidR="001F3FBB" w:rsidRPr="001F3FBB" w:rsidRDefault="001F3FBB" w:rsidP="000A6B9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558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71C883E0" w14:textId="77777777" w:rsidR="001F3FBB" w:rsidRPr="001F3FBB" w:rsidRDefault="00306E8D" w:rsidP="001F3FBB">
            <w:pPr>
              <w:rPr>
                <w:rFonts w:ascii="Arial" w:hAnsi="Arial" w:cs="Arial"/>
                <w:bCs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Хигијеничар</w:t>
            </w:r>
          </w:p>
          <w:p w14:paraId="347816D2" w14:textId="77777777" w:rsidR="001F3FBB" w:rsidRPr="001A177B" w:rsidRDefault="001F3FBB" w:rsidP="00797272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7E10463C" w14:textId="77777777" w:rsidR="001F3FBB" w:rsidRPr="001F3FBB" w:rsidRDefault="00306E8D" w:rsidP="0079727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09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516364BB" w14:textId="77777777" w:rsidR="001F3FBB" w:rsidRDefault="001F3FBB" w:rsidP="0079727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D1C3A5D" w14:textId="77777777" w:rsidR="000A6B97" w:rsidRPr="001A177B" w:rsidRDefault="000A6B97" w:rsidP="000A6B97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6B97" w:rsidRPr="001A177B" w14:paraId="4B33031D" w14:textId="77777777" w:rsidTr="000A6B97">
        <w:trPr>
          <w:trHeight w:val="353"/>
        </w:trPr>
        <w:tc>
          <w:tcPr>
            <w:tcW w:w="84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3A20C7DD" w14:textId="77777777" w:rsidR="000A6B97" w:rsidRDefault="000A6B97" w:rsidP="000A6B9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558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16A04021" w14:textId="77777777" w:rsidR="000A6B97" w:rsidRPr="001F3FBB" w:rsidRDefault="00306E8D" w:rsidP="001F3FBB">
            <w:pPr>
              <w:rPr>
                <w:rFonts w:ascii="Arial" w:hAnsi="Arial" w:cs="Arial"/>
                <w:bCs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Сарадник за одржавање</w:t>
            </w:r>
          </w:p>
        </w:tc>
        <w:tc>
          <w:tcPr>
            <w:tcW w:w="1609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1CC8F979" w14:textId="77777777" w:rsidR="000A6B97" w:rsidRPr="00306E8D" w:rsidRDefault="00306E8D" w:rsidP="0079727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09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6517555F" w14:textId="77777777" w:rsidR="000A6B97" w:rsidRDefault="000A6B97" w:rsidP="0079727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3FBB" w:rsidRPr="001A177B" w14:paraId="1F5F49ED" w14:textId="77777777" w:rsidTr="00797272">
        <w:tc>
          <w:tcPr>
            <w:tcW w:w="6425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F0B550F" w14:textId="77777777" w:rsidR="001F3FBB" w:rsidRPr="001A177B" w:rsidRDefault="001F3FBB" w:rsidP="00797272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УКУПНО:</w:t>
            </w:r>
          </w:p>
        </w:tc>
        <w:tc>
          <w:tcPr>
            <w:tcW w:w="1609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DBE5F1" w:themeFill="accent1" w:themeFillTint="33"/>
          </w:tcPr>
          <w:p w14:paraId="70CB255F" w14:textId="77777777" w:rsidR="001F3FBB" w:rsidRPr="001F3FBB" w:rsidRDefault="00306E8D" w:rsidP="0079727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09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DBE5F1" w:themeFill="accent1" w:themeFillTint="33"/>
          </w:tcPr>
          <w:p w14:paraId="3C659058" w14:textId="77777777" w:rsidR="001F3FBB" w:rsidRPr="001F3FBB" w:rsidRDefault="001F3FBB" w:rsidP="0079727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</w:tbl>
    <w:p w14:paraId="25A3C74A" w14:textId="77777777" w:rsidR="002B3767" w:rsidRDefault="002B3767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17213295" w14:textId="77777777" w:rsidR="005D7F13" w:rsidRDefault="005D7F13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6F9E49A7" w14:textId="77777777" w:rsidR="00E0298B" w:rsidRPr="001A177B" w:rsidRDefault="00E0298B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267C8F78" w14:textId="77777777" w:rsidR="00BD43CC" w:rsidRDefault="008476FD" w:rsidP="008476FD">
      <w:pPr>
        <w:pStyle w:val="Heading1"/>
        <w:numPr>
          <w:ilvl w:val="0"/>
          <w:numId w:val="0"/>
        </w:numPr>
        <w:ind w:left="360" w:hanging="360"/>
      </w:pPr>
      <w:bookmarkStart w:id="4" w:name="_Toc518032449"/>
      <w:r>
        <w:t>5. О</w:t>
      </w:r>
      <w:r w:rsidR="00BD43CC" w:rsidRPr="001A177B">
        <w:t>БИМ УСЛУГА</w:t>
      </w:r>
      <w:bookmarkEnd w:id="4"/>
    </w:p>
    <w:p w14:paraId="1398B58E" w14:textId="77777777" w:rsidR="001F3FBB" w:rsidRDefault="001F3FBB" w:rsidP="001F3FBB"/>
    <w:p w14:paraId="6479BC96" w14:textId="77777777" w:rsidR="00F50B3E" w:rsidRPr="001F3FBB" w:rsidRDefault="00F50B3E" w:rsidP="001F3FBB"/>
    <w:p w14:paraId="2D44A295" w14:textId="0920DAC5" w:rsidR="00E0298B" w:rsidRDefault="000F39AC" w:rsidP="000F39AC">
      <w:pPr>
        <w:jc w:val="both"/>
        <w:rPr>
          <w:rFonts w:ascii="Arial" w:hAnsi="Arial" w:cs="Arial"/>
        </w:rPr>
      </w:pPr>
      <w:r w:rsidRPr="006E1423">
        <w:rPr>
          <w:rFonts w:ascii="Arial" w:hAnsi="Arial" w:cs="Arial"/>
        </w:rPr>
        <w:t xml:space="preserve">Радна група која је формирана испред Градске управе и ЈП СЦ </w:t>
      </w:r>
      <w:r w:rsidR="00201350">
        <w:rPr>
          <w:rFonts w:ascii="Arial" w:hAnsi="Arial" w:cs="Arial"/>
        </w:rPr>
        <w:t>,,</w:t>
      </w:r>
      <w:r w:rsidR="009A0833">
        <w:rPr>
          <w:rFonts w:ascii="Arial" w:hAnsi="Arial" w:cs="Arial"/>
        </w:rPr>
        <w:t>Servitium“</w:t>
      </w:r>
      <w:r w:rsidR="008F00AD"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</w:rPr>
        <w:t xml:space="preserve">Градишка </w:t>
      </w:r>
      <w:r w:rsidRPr="006E1423">
        <w:rPr>
          <w:rFonts w:ascii="Arial" w:hAnsi="Arial" w:cs="Arial"/>
        </w:rPr>
        <w:t>утврдила је критерије кориштења термина у</w:t>
      </w:r>
      <w:r w:rsidR="008F00AD">
        <w:rPr>
          <w:rFonts w:ascii="Arial" w:hAnsi="Arial" w:cs="Arial"/>
          <w:lang w:val="sr-Cyrl-RS"/>
        </w:rPr>
        <w:t xml:space="preserve"> </w:t>
      </w:r>
      <w:r w:rsidRPr="006E1423">
        <w:rPr>
          <w:rFonts w:ascii="Arial" w:hAnsi="Arial" w:cs="Arial"/>
        </w:rPr>
        <w:t>ЈП СЦ</w:t>
      </w:r>
      <w:r w:rsidR="009A0833">
        <w:rPr>
          <w:rFonts w:ascii="Arial" w:hAnsi="Arial" w:cs="Arial"/>
        </w:rPr>
        <w:t xml:space="preserve"> ,,Servitium“</w:t>
      </w:r>
      <w:r w:rsidR="008F00AD">
        <w:rPr>
          <w:rFonts w:ascii="Arial" w:hAnsi="Arial" w:cs="Arial"/>
          <w:lang w:val="sr-Cyrl-RS"/>
        </w:rPr>
        <w:t xml:space="preserve"> </w:t>
      </w:r>
      <w:r w:rsidRPr="006E1423">
        <w:rPr>
          <w:rFonts w:ascii="Arial" w:hAnsi="Arial" w:cs="Arial"/>
        </w:rPr>
        <w:t>Гр</w:t>
      </w:r>
      <w:r>
        <w:rPr>
          <w:rFonts w:ascii="Arial" w:hAnsi="Arial" w:cs="Arial"/>
        </w:rPr>
        <w:t>адишка (Арена</w:t>
      </w:r>
      <w:r w:rsidR="006C69E6">
        <w:rPr>
          <w:rFonts w:ascii="Arial" w:hAnsi="Arial" w:cs="Arial"/>
        </w:rPr>
        <w:t xml:space="preserve"> Градишка</w:t>
      </w:r>
      <w:r>
        <w:rPr>
          <w:rFonts w:ascii="Arial" w:hAnsi="Arial" w:cs="Arial"/>
        </w:rPr>
        <w:t>). Након  договора са спор</w:t>
      </w:r>
      <w:r w:rsidRPr="006E1423">
        <w:rPr>
          <w:rFonts w:ascii="Arial" w:hAnsi="Arial" w:cs="Arial"/>
        </w:rPr>
        <w:t>т</w:t>
      </w:r>
      <w:r>
        <w:rPr>
          <w:rFonts w:ascii="Arial" w:hAnsi="Arial" w:cs="Arial"/>
        </w:rPr>
        <w:t>с</w:t>
      </w:r>
      <w:r w:rsidRPr="006E1423">
        <w:rPr>
          <w:rFonts w:ascii="Arial" w:hAnsi="Arial" w:cs="Arial"/>
        </w:rPr>
        <w:t xml:space="preserve">ким колективима дворанских и борилачких </w:t>
      </w:r>
    </w:p>
    <w:p w14:paraId="3664A6E4" w14:textId="4D463D58" w:rsidR="00E0298B" w:rsidRDefault="000F39AC" w:rsidP="00FA1953">
      <w:pPr>
        <w:jc w:val="both"/>
        <w:rPr>
          <w:rFonts w:ascii="Arial" w:hAnsi="Arial" w:cs="Arial"/>
        </w:rPr>
      </w:pPr>
      <w:r w:rsidRPr="006E1423">
        <w:rPr>
          <w:rFonts w:ascii="Arial" w:hAnsi="Arial" w:cs="Arial"/>
        </w:rPr>
        <w:t xml:space="preserve">спортова утврђен је распоред кориштења </w:t>
      </w:r>
      <w:r w:rsidR="001E34D3">
        <w:rPr>
          <w:rFonts w:ascii="Arial" w:hAnsi="Arial" w:cs="Arial"/>
        </w:rPr>
        <w:t xml:space="preserve">термина. </w:t>
      </w:r>
      <w:r w:rsidR="009D35D5">
        <w:rPr>
          <w:rFonts w:ascii="Arial" w:hAnsi="Arial" w:cs="Arial"/>
        </w:rPr>
        <w:t>У</w:t>
      </w:r>
      <w:r w:rsidR="00201350">
        <w:rPr>
          <w:rFonts w:ascii="Arial" w:hAnsi="Arial" w:cs="Arial"/>
        </w:rPr>
        <w:t xml:space="preserve"> периоду од 01.01.</w:t>
      </w:r>
      <w:r w:rsidR="00F3605F">
        <w:rPr>
          <w:rFonts w:ascii="Arial" w:hAnsi="Arial" w:cs="Arial"/>
        </w:rPr>
        <w:t>202</w:t>
      </w:r>
      <w:r w:rsidR="003176DF">
        <w:rPr>
          <w:rFonts w:ascii="Arial" w:hAnsi="Arial" w:cs="Arial"/>
          <w:lang w:val="sr-Cyrl-BA"/>
        </w:rPr>
        <w:t>6</w:t>
      </w:r>
      <w:r w:rsidR="001E34D3">
        <w:rPr>
          <w:rFonts w:ascii="Arial" w:hAnsi="Arial" w:cs="Arial"/>
        </w:rPr>
        <w:t xml:space="preserve">. </w:t>
      </w:r>
      <w:r w:rsidR="00E36368">
        <w:rPr>
          <w:rFonts w:ascii="Arial" w:hAnsi="Arial" w:cs="Arial"/>
        </w:rPr>
        <w:t>године до 30</w:t>
      </w:r>
      <w:r w:rsidRPr="006E1423">
        <w:rPr>
          <w:rFonts w:ascii="Arial" w:hAnsi="Arial" w:cs="Arial"/>
        </w:rPr>
        <w:t>.</w:t>
      </w:r>
      <w:r w:rsidR="00306E8D">
        <w:rPr>
          <w:rFonts w:ascii="Arial" w:hAnsi="Arial" w:cs="Arial"/>
        </w:rPr>
        <w:t>06.2</w:t>
      </w:r>
      <w:r w:rsidR="00F3605F">
        <w:rPr>
          <w:rFonts w:ascii="Arial" w:hAnsi="Arial" w:cs="Arial"/>
        </w:rPr>
        <w:t>02</w:t>
      </w:r>
      <w:r w:rsidR="003176DF">
        <w:rPr>
          <w:rFonts w:ascii="Arial" w:hAnsi="Arial" w:cs="Arial"/>
          <w:lang w:val="sr-Cyrl-BA"/>
        </w:rPr>
        <w:t>6</w:t>
      </w:r>
      <w:r w:rsidR="009D35D5">
        <w:rPr>
          <w:rFonts w:ascii="Arial" w:hAnsi="Arial" w:cs="Arial"/>
        </w:rPr>
        <w:t>.</w:t>
      </w:r>
      <w:r w:rsidR="00C0480B">
        <w:rPr>
          <w:rFonts w:ascii="Arial" w:hAnsi="Arial" w:cs="Arial"/>
          <w:lang w:val="sr-Cyrl-RS"/>
        </w:rPr>
        <w:t xml:space="preserve"> </w:t>
      </w:r>
      <w:r w:rsidR="001E34D3">
        <w:rPr>
          <w:rFonts w:ascii="Arial" w:hAnsi="Arial" w:cs="Arial"/>
        </w:rPr>
        <w:t>године</w:t>
      </w:r>
      <w:r w:rsidR="009D35D5">
        <w:rPr>
          <w:rFonts w:ascii="Arial" w:hAnsi="Arial" w:cs="Arial"/>
        </w:rPr>
        <w:t xml:space="preserve"> т</w:t>
      </w:r>
      <w:r>
        <w:rPr>
          <w:rFonts w:ascii="Arial" w:hAnsi="Arial" w:cs="Arial"/>
        </w:rPr>
        <w:t>ермине су имали правo</w:t>
      </w:r>
      <w:r w:rsidR="006D0413">
        <w:rPr>
          <w:rFonts w:ascii="Arial" w:hAnsi="Arial" w:cs="Arial"/>
        </w:rPr>
        <w:t xml:space="preserve"> да користе 12 клубова дворанских спортова и 5</w:t>
      </w:r>
      <w:r w:rsidRPr="006E1423">
        <w:rPr>
          <w:rFonts w:ascii="Arial" w:hAnsi="Arial" w:cs="Arial"/>
        </w:rPr>
        <w:t xml:space="preserve"> клубова борилачких спортова.</w:t>
      </w:r>
    </w:p>
    <w:p w14:paraId="4E63452E" w14:textId="6C0B3938" w:rsidR="00050C48" w:rsidRDefault="000F39AC" w:rsidP="00FA1953">
      <w:pPr>
        <w:jc w:val="both"/>
        <w:rPr>
          <w:rFonts w:ascii="Arial" w:hAnsi="Arial" w:cs="Arial"/>
        </w:rPr>
      </w:pPr>
      <w:r w:rsidRPr="006E1423">
        <w:rPr>
          <w:rFonts w:ascii="Arial" w:hAnsi="Arial" w:cs="Arial"/>
        </w:rPr>
        <w:t>У</w:t>
      </w:r>
      <w:r w:rsidR="00E36368">
        <w:rPr>
          <w:rFonts w:ascii="Arial" w:hAnsi="Arial" w:cs="Arial"/>
        </w:rPr>
        <w:t xml:space="preserve"> великој дворани термине су користили: </w:t>
      </w:r>
      <w:r w:rsidR="00F3605F">
        <w:rPr>
          <w:rFonts w:ascii="Arial" w:hAnsi="Arial" w:cs="Arial"/>
          <w:lang w:val="sr-Cyrl-RS"/>
        </w:rPr>
        <w:t xml:space="preserve">ЖКК </w:t>
      </w:r>
      <w:r w:rsidR="007C4ABE">
        <w:rPr>
          <w:rFonts w:ascii="Arial" w:hAnsi="Arial" w:cs="Arial"/>
        </w:rPr>
        <w:t>„</w:t>
      </w:r>
      <w:r w:rsidR="00F3605F">
        <w:rPr>
          <w:rFonts w:ascii="Arial" w:hAnsi="Arial" w:cs="Arial"/>
          <w:lang w:val="sr-Cyrl-RS"/>
        </w:rPr>
        <w:t>Козара</w:t>
      </w:r>
      <w:r w:rsidR="00201350">
        <w:rPr>
          <w:rFonts w:ascii="Arial" w:hAnsi="Arial" w:cs="Arial"/>
        </w:rPr>
        <w:t>“</w:t>
      </w:r>
      <w:r w:rsidR="00F3605F">
        <w:rPr>
          <w:rFonts w:ascii="Arial" w:hAnsi="Arial" w:cs="Arial"/>
          <w:lang w:val="sr-Cyrl-RS"/>
        </w:rPr>
        <w:t>,</w:t>
      </w:r>
      <w:r w:rsidR="00B7433C">
        <w:rPr>
          <w:rFonts w:ascii="Arial" w:hAnsi="Arial" w:cs="Arial"/>
        </w:rPr>
        <w:t xml:space="preserve"> </w:t>
      </w:r>
      <w:r w:rsidRPr="006E1423">
        <w:rPr>
          <w:rFonts w:ascii="Arial" w:hAnsi="Arial" w:cs="Arial"/>
        </w:rPr>
        <w:t>ОРК „Козара</w:t>
      </w:r>
      <w:r>
        <w:rPr>
          <w:rFonts w:ascii="Arial" w:hAnsi="Arial" w:cs="Arial"/>
        </w:rPr>
        <w:t>“, КМФ</w:t>
      </w:r>
      <w:r w:rsidR="00FA1953">
        <w:rPr>
          <w:rFonts w:ascii="Arial" w:hAnsi="Arial" w:cs="Arial"/>
          <w:lang w:val="sr-Cyrl-RS"/>
        </w:rPr>
        <w:t xml:space="preserve"> </w:t>
      </w:r>
      <w:r w:rsidR="001E34D3">
        <w:rPr>
          <w:rFonts w:ascii="Arial" w:hAnsi="Arial" w:cs="Arial"/>
        </w:rPr>
        <w:t>„Козара“</w:t>
      </w:r>
      <w:r>
        <w:rPr>
          <w:rFonts w:ascii="Arial" w:hAnsi="Arial" w:cs="Arial"/>
        </w:rPr>
        <w:t>,</w:t>
      </w:r>
      <w:r w:rsidR="008F00AD">
        <w:rPr>
          <w:rFonts w:ascii="Arial" w:hAnsi="Arial" w:cs="Arial"/>
          <w:lang w:val="sr-Cyrl-RS"/>
        </w:rPr>
        <w:t xml:space="preserve">  </w:t>
      </w:r>
      <w:r w:rsidR="00B7433C">
        <w:rPr>
          <w:rFonts w:ascii="Arial" w:hAnsi="Arial" w:cs="Arial"/>
        </w:rPr>
        <w:t>KM</w:t>
      </w:r>
      <w:r w:rsidR="00B7433C">
        <w:rPr>
          <w:rFonts w:ascii="Arial" w:hAnsi="Arial" w:cs="Arial"/>
          <w:lang w:val="sr-Cyrl-RS"/>
        </w:rPr>
        <w:t>Ф</w:t>
      </w:r>
      <w:r w:rsidR="00F3605F">
        <w:rPr>
          <w:rFonts w:ascii="Arial" w:hAnsi="Arial" w:cs="Arial"/>
        </w:rPr>
        <w:t xml:space="preserve"> „</w:t>
      </w:r>
      <w:r w:rsidR="00F3605F">
        <w:rPr>
          <w:rFonts w:ascii="Arial" w:hAnsi="Arial" w:cs="Arial"/>
          <w:lang w:val="sr-Cyrl-RS"/>
        </w:rPr>
        <w:t>Градишка</w:t>
      </w:r>
      <w:r>
        <w:rPr>
          <w:rFonts w:ascii="Arial" w:hAnsi="Arial" w:cs="Arial"/>
        </w:rPr>
        <w:t>“</w:t>
      </w:r>
      <w:r w:rsidR="003176DF">
        <w:rPr>
          <w:rFonts w:ascii="Arial" w:hAnsi="Arial" w:cs="Arial"/>
          <w:lang w:val="sr-Cyrl-BA"/>
        </w:rPr>
        <w:t>,</w:t>
      </w:r>
      <w:r w:rsidR="00201350">
        <w:rPr>
          <w:rFonts w:ascii="Arial" w:hAnsi="Arial" w:cs="Arial"/>
          <w:lang w:val="sr-Cyrl-BA"/>
        </w:rPr>
        <w:t xml:space="preserve"> </w:t>
      </w:r>
      <w:r w:rsidR="00F3605F">
        <w:rPr>
          <w:rFonts w:ascii="Arial" w:hAnsi="Arial" w:cs="Arial"/>
        </w:rPr>
        <w:t xml:space="preserve"> </w:t>
      </w:r>
      <w:r w:rsidR="00B7433C">
        <w:rPr>
          <w:rFonts w:ascii="Arial" w:hAnsi="Arial" w:cs="Arial"/>
          <w:lang w:val="sr-Cyrl-RS"/>
        </w:rPr>
        <w:t>КК ,, Старс</w:t>
      </w:r>
      <w:r w:rsidR="00C90302">
        <w:rPr>
          <w:rFonts w:ascii="Arial" w:hAnsi="Arial" w:cs="Arial"/>
          <w:lang w:val="sr-Cyrl-RS"/>
        </w:rPr>
        <w:t xml:space="preserve"> Б</w:t>
      </w:r>
      <w:r w:rsidR="00B7433C">
        <w:rPr>
          <w:rFonts w:ascii="Arial" w:hAnsi="Arial" w:cs="Arial"/>
          <w:lang w:val="sr-Cyrl-RS"/>
        </w:rPr>
        <w:t>аскет“</w:t>
      </w:r>
      <w:r w:rsidR="00201350">
        <w:rPr>
          <w:rFonts w:ascii="Arial" w:hAnsi="Arial" w:cs="Arial"/>
          <w:lang w:val="sr-Cyrl-RS"/>
        </w:rPr>
        <w:t xml:space="preserve"> и </w:t>
      </w:r>
      <w:r w:rsidR="003176DF">
        <w:rPr>
          <w:rFonts w:ascii="Arial" w:hAnsi="Arial" w:cs="Arial"/>
          <w:lang w:val="sr-Cyrl-RS"/>
        </w:rPr>
        <w:t>ОК Градишка</w:t>
      </w:r>
      <w:r w:rsidR="00B7433C">
        <w:rPr>
          <w:rFonts w:ascii="Arial" w:hAnsi="Arial" w:cs="Arial"/>
          <w:lang w:val="sr-Cyrl-RS"/>
        </w:rPr>
        <w:t xml:space="preserve">. </w:t>
      </w:r>
      <w:r>
        <w:rPr>
          <w:rFonts w:ascii="Arial" w:hAnsi="Arial" w:cs="Arial"/>
        </w:rPr>
        <w:t>О</w:t>
      </w:r>
      <w:r w:rsidR="003F019A">
        <w:rPr>
          <w:rFonts w:ascii="Arial" w:hAnsi="Arial" w:cs="Arial"/>
        </w:rPr>
        <w:t>д додијеље</w:t>
      </w:r>
      <w:r w:rsidR="003F019A">
        <w:rPr>
          <w:rFonts w:ascii="Arial" w:hAnsi="Arial" w:cs="Arial"/>
          <w:lang w:val="sr-Cyrl-RS"/>
        </w:rPr>
        <w:t>них</w:t>
      </w:r>
      <w:r w:rsidR="00F3605F">
        <w:rPr>
          <w:rFonts w:ascii="Arial" w:hAnsi="Arial" w:cs="Arial"/>
        </w:rPr>
        <w:t xml:space="preserve"> </w:t>
      </w:r>
      <w:r w:rsidR="00F3605F" w:rsidRPr="00F14D5E">
        <w:rPr>
          <w:rFonts w:ascii="Arial" w:hAnsi="Arial" w:cs="Arial"/>
        </w:rPr>
        <w:t>2</w:t>
      </w:r>
      <w:r w:rsidR="003176DF">
        <w:rPr>
          <w:rFonts w:ascii="Arial" w:hAnsi="Arial" w:cs="Arial"/>
          <w:lang w:val="sr-Cyrl-BA"/>
        </w:rPr>
        <w:t>28</w:t>
      </w:r>
      <w:r w:rsidRPr="00F14D5E">
        <w:rPr>
          <w:rFonts w:ascii="Arial" w:hAnsi="Arial" w:cs="Arial"/>
        </w:rPr>
        <w:t xml:space="preserve"> термина</w:t>
      </w:r>
      <w:r>
        <w:rPr>
          <w:rFonts w:ascii="Arial" w:hAnsi="Arial" w:cs="Arial"/>
        </w:rPr>
        <w:t xml:space="preserve"> за тренинге,</w:t>
      </w:r>
      <w:r w:rsidR="008F00AD">
        <w:rPr>
          <w:rFonts w:ascii="Arial" w:hAnsi="Arial" w:cs="Arial"/>
          <w:lang w:val="sr-Cyrl-RS"/>
        </w:rPr>
        <w:t xml:space="preserve"> </w:t>
      </w:r>
      <w:r w:rsidRPr="006E1423">
        <w:rPr>
          <w:rFonts w:ascii="Arial" w:hAnsi="Arial" w:cs="Arial"/>
        </w:rPr>
        <w:t>искориштен</w:t>
      </w:r>
      <w:r w:rsidR="006D0413">
        <w:rPr>
          <w:rFonts w:ascii="Arial" w:hAnsi="Arial" w:cs="Arial"/>
        </w:rPr>
        <w:t>о је</w:t>
      </w:r>
      <w:r w:rsidR="00F3605F">
        <w:rPr>
          <w:rFonts w:ascii="Arial" w:hAnsi="Arial" w:cs="Arial"/>
        </w:rPr>
        <w:t xml:space="preserve"> 2</w:t>
      </w:r>
      <w:r w:rsidR="003176DF">
        <w:rPr>
          <w:rFonts w:ascii="Arial" w:hAnsi="Arial" w:cs="Arial"/>
          <w:lang w:val="sr-Cyrl-BA"/>
        </w:rPr>
        <w:t>28</w:t>
      </w:r>
      <w:r w:rsidRPr="006E1423">
        <w:rPr>
          <w:rFonts w:ascii="Arial" w:hAnsi="Arial" w:cs="Arial"/>
        </w:rPr>
        <w:t xml:space="preserve"> термин</w:t>
      </w:r>
      <w:r w:rsidR="00C670C5">
        <w:rPr>
          <w:rFonts w:ascii="Arial" w:hAnsi="Arial" w:cs="Arial"/>
        </w:rPr>
        <w:t>а</w:t>
      </w:r>
      <w:r w:rsidRPr="006E1423">
        <w:rPr>
          <w:rFonts w:ascii="Arial" w:hAnsi="Arial" w:cs="Arial"/>
        </w:rPr>
        <w:t>.</w:t>
      </w:r>
      <w:r w:rsidR="00C670C5">
        <w:rPr>
          <w:rFonts w:ascii="Arial" w:hAnsi="Arial" w:cs="Arial"/>
        </w:rPr>
        <w:t xml:space="preserve"> Такође у </w:t>
      </w:r>
      <w:r w:rsidR="00F3605F">
        <w:rPr>
          <w:rFonts w:ascii="Arial" w:hAnsi="Arial" w:cs="Arial"/>
        </w:rPr>
        <w:t xml:space="preserve">великој дворани </w:t>
      </w:r>
      <w:r w:rsidR="00E924C2">
        <w:rPr>
          <w:rFonts w:ascii="Arial" w:hAnsi="Arial" w:cs="Arial"/>
          <w:lang w:val="sr-Cyrl-BA"/>
        </w:rPr>
        <w:t>је</w:t>
      </w:r>
      <w:r w:rsidR="00F3605F">
        <w:rPr>
          <w:rFonts w:ascii="Arial" w:hAnsi="Arial" w:cs="Arial"/>
        </w:rPr>
        <w:t xml:space="preserve"> одигран</w:t>
      </w:r>
      <w:r w:rsidR="003176DF">
        <w:rPr>
          <w:rFonts w:ascii="Arial" w:hAnsi="Arial" w:cs="Arial"/>
          <w:lang w:val="sr-Cyrl-BA"/>
        </w:rPr>
        <w:t>а</w:t>
      </w:r>
      <w:r w:rsidR="00F3605F">
        <w:rPr>
          <w:rFonts w:ascii="Arial" w:hAnsi="Arial" w:cs="Arial"/>
        </w:rPr>
        <w:t xml:space="preserve"> и 3</w:t>
      </w:r>
      <w:r w:rsidR="003176DF">
        <w:rPr>
          <w:rFonts w:ascii="Arial" w:hAnsi="Arial" w:cs="Arial"/>
          <w:lang w:val="sr-Cyrl-BA"/>
        </w:rPr>
        <w:t>1</w:t>
      </w:r>
      <w:r w:rsidR="00F3605F">
        <w:rPr>
          <w:rFonts w:ascii="Arial" w:hAnsi="Arial" w:cs="Arial"/>
        </w:rPr>
        <w:t xml:space="preserve"> првенствен</w:t>
      </w:r>
      <w:r w:rsidR="00E924C2">
        <w:rPr>
          <w:rFonts w:ascii="Arial" w:hAnsi="Arial" w:cs="Arial"/>
          <w:lang w:val="sr-Cyrl-BA"/>
        </w:rPr>
        <w:t>и</w:t>
      </w:r>
      <w:r w:rsidR="003176DF">
        <w:rPr>
          <w:rFonts w:ascii="Arial" w:hAnsi="Arial" w:cs="Arial"/>
          <w:lang w:val="sr-Cyrl-BA"/>
        </w:rPr>
        <w:t>а</w:t>
      </w:r>
      <w:r w:rsidR="00F3605F">
        <w:rPr>
          <w:rFonts w:ascii="Arial" w:hAnsi="Arial" w:cs="Arial"/>
        </w:rPr>
        <w:t xml:space="preserve"> утакмиц</w:t>
      </w:r>
      <w:r w:rsidR="00E924C2">
        <w:rPr>
          <w:rFonts w:ascii="Arial" w:hAnsi="Arial" w:cs="Arial"/>
          <w:lang w:val="sr-Cyrl-BA"/>
        </w:rPr>
        <w:t>а</w:t>
      </w:r>
      <w:r w:rsidR="00C670C5">
        <w:rPr>
          <w:rFonts w:ascii="Arial" w:hAnsi="Arial" w:cs="Arial"/>
        </w:rPr>
        <w:t>.</w:t>
      </w:r>
    </w:p>
    <w:p w14:paraId="37E515DC" w14:textId="77777777" w:rsidR="003176DF" w:rsidRDefault="003176DF" w:rsidP="00FA1953">
      <w:pPr>
        <w:jc w:val="both"/>
        <w:rPr>
          <w:rFonts w:ascii="Arial" w:hAnsi="Arial" w:cs="Arial"/>
          <w:lang w:val="sr-Cyrl-BA"/>
        </w:rPr>
      </w:pPr>
    </w:p>
    <w:p w14:paraId="7575BD0B" w14:textId="77777777" w:rsidR="003176DF" w:rsidRDefault="003176DF" w:rsidP="00FA1953">
      <w:pPr>
        <w:jc w:val="both"/>
        <w:rPr>
          <w:rFonts w:ascii="Arial" w:hAnsi="Arial" w:cs="Arial"/>
          <w:lang w:val="sr-Cyrl-BA"/>
        </w:rPr>
      </w:pPr>
    </w:p>
    <w:p w14:paraId="5161D312" w14:textId="6A846DD0" w:rsidR="001E34D3" w:rsidRDefault="00050C48" w:rsidP="00FA19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 мал</w:t>
      </w:r>
      <w:r w:rsidR="008F00AD">
        <w:rPr>
          <w:rFonts w:ascii="Arial" w:hAnsi="Arial" w:cs="Arial"/>
        </w:rPr>
        <w:t>ој дворани термине су користили</w:t>
      </w:r>
      <w:r w:rsidR="000F39AC" w:rsidRPr="006E1423">
        <w:rPr>
          <w:rFonts w:ascii="Arial" w:hAnsi="Arial" w:cs="Arial"/>
        </w:rPr>
        <w:t>:</w:t>
      </w:r>
      <w:r w:rsidR="008F00AD">
        <w:rPr>
          <w:rFonts w:ascii="Arial" w:hAnsi="Arial" w:cs="Arial"/>
          <w:lang w:val="sr-Cyrl-RS"/>
        </w:rPr>
        <w:t xml:space="preserve"> </w:t>
      </w:r>
      <w:r w:rsidR="000F39AC" w:rsidRPr="006E1423">
        <w:rPr>
          <w:rFonts w:ascii="Arial" w:hAnsi="Arial" w:cs="Arial"/>
        </w:rPr>
        <w:t xml:space="preserve">ОКК </w:t>
      </w:r>
      <w:r w:rsidR="000F39AC">
        <w:rPr>
          <w:rFonts w:ascii="Arial" w:hAnsi="Arial" w:cs="Arial"/>
        </w:rPr>
        <w:t>„</w:t>
      </w:r>
      <w:r w:rsidR="000F39AC" w:rsidRPr="006E1423">
        <w:rPr>
          <w:rFonts w:ascii="Arial" w:hAnsi="Arial" w:cs="Arial"/>
        </w:rPr>
        <w:t>Козара</w:t>
      </w:r>
      <w:r w:rsidR="000F39AC">
        <w:rPr>
          <w:rFonts w:ascii="Arial" w:hAnsi="Arial" w:cs="Arial"/>
        </w:rPr>
        <w:t xml:space="preserve">“, </w:t>
      </w:r>
      <w:r w:rsidR="000F39AC" w:rsidRPr="006E1423">
        <w:rPr>
          <w:rFonts w:ascii="Arial" w:hAnsi="Arial" w:cs="Arial"/>
        </w:rPr>
        <w:t xml:space="preserve">ЖКК </w:t>
      </w:r>
      <w:r w:rsidR="000F39AC">
        <w:rPr>
          <w:rFonts w:ascii="Arial" w:hAnsi="Arial" w:cs="Arial"/>
        </w:rPr>
        <w:t>„</w:t>
      </w:r>
      <w:r w:rsidR="000F39AC" w:rsidRPr="006E1423">
        <w:rPr>
          <w:rFonts w:ascii="Arial" w:hAnsi="Arial" w:cs="Arial"/>
        </w:rPr>
        <w:t>Козара</w:t>
      </w:r>
      <w:r w:rsidR="000F39AC">
        <w:rPr>
          <w:rFonts w:ascii="Arial" w:hAnsi="Arial" w:cs="Arial"/>
        </w:rPr>
        <w:t>“,</w:t>
      </w:r>
      <w:r w:rsidR="000F39AC" w:rsidRPr="006E1423">
        <w:rPr>
          <w:rFonts w:ascii="Arial" w:hAnsi="Arial" w:cs="Arial"/>
        </w:rPr>
        <w:t xml:space="preserve"> ОК </w:t>
      </w:r>
      <w:r w:rsidR="000F39AC">
        <w:rPr>
          <w:rFonts w:ascii="Arial" w:hAnsi="Arial" w:cs="Arial"/>
        </w:rPr>
        <w:t>„</w:t>
      </w:r>
      <w:r w:rsidR="000F39AC" w:rsidRPr="006E1423">
        <w:rPr>
          <w:rFonts w:ascii="Arial" w:hAnsi="Arial" w:cs="Arial"/>
        </w:rPr>
        <w:t>Градишка</w:t>
      </w:r>
      <w:r w:rsidR="000F39AC">
        <w:rPr>
          <w:rFonts w:ascii="Arial" w:hAnsi="Arial" w:cs="Arial"/>
        </w:rPr>
        <w:t>“,</w:t>
      </w:r>
      <w:r w:rsidR="000F39AC" w:rsidRPr="006E1423">
        <w:rPr>
          <w:rFonts w:ascii="Arial" w:hAnsi="Arial" w:cs="Arial"/>
        </w:rPr>
        <w:t xml:space="preserve"> КК </w:t>
      </w:r>
      <w:r w:rsidR="000F39AC">
        <w:rPr>
          <w:rFonts w:ascii="Arial" w:hAnsi="Arial" w:cs="Arial"/>
        </w:rPr>
        <w:t>„</w:t>
      </w:r>
      <w:r w:rsidR="00C90302">
        <w:rPr>
          <w:rFonts w:ascii="Arial" w:hAnsi="Arial" w:cs="Arial"/>
        </w:rPr>
        <w:t xml:space="preserve">Старс </w:t>
      </w:r>
      <w:r w:rsidR="000F39AC" w:rsidRPr="006E1423">
        <w:rPr>
          <w:rFonts w:ascii="Arial" w:hAnsi="Arial" w:cs="Arial"/>
        </w:rPr>
        <w:t>Баскет</w:t>
      </w:r>
      <w:r w:rsidR="000F39AC">
        <w:rPr>
          <w:rFonts w:ascii="Arial" w:hAnsi="Arial" w:cs="Arial"/>
        </w:rPr>
        <w:t>“,</w:t>
      </w:r>
      <w:r w:rsidR="000F39AC" w:rsidRPr="006E1423">
        <w:rPr>
          <w:rFonts w:ascii="Arial" w:hAnsi="Arial" w:cs="Arial"/>
        </w:rPr>
        <w:t xml:space="preserve"> ЖОК </w:t>
      </w:r>
      <w:r w:rsidR="000F39AC">
        <w:rPr>
          <w:rFonts w:ascii="Arial" w:hAnsi="Arial" w:cs="Arial"/>
        </w:rPr>
        <w:t>„</w:t>
      </w:r>
      <w:r w:rsidR="000F39AC" w:rsidRPr="006E1423">
        <w:rPr>
          <w:rFonts w:ascii="Arial" w:hAnsi="Arial" w:cs="Arial"/>
        </w:rPr>
        <w:t>Козара</w:t>
      </w:r>
      <w:r w:rsidR="000F39AC">
        <w:rPr>
          <w:rFonts w:ascii="Arial" w:hAnsi="Arial" w:cs="Arial"/>
        </w:rPr>
        <w:t>“,</w:t>
      </w:r>
      <w:r w:rsidR="000F39AC" w:rsidRPr="006E1423">
        <w:rPr>
          <w:rFonts w:ascii="Arial" w:hAnsi="Arial" w:cs="Arial"/>
        </w:rPr>
        <w:t xml:space="preserve"> ЖОК</w:t>
      </w:r>
      <w:r w:rsidR="001F1096">
        <w:rPr>
          <w:rFonts w:ascii="Arial" w:hAnsi="Arial" w:cs="Arial"/>
          <w:lang w:val="sr-Cyrl-RS"/>
        </w:rPr>
        <w:t xml:space="preserve"> </w:t>
      </w:r>
      <w:r w:rsidR="000F39AC">
        <w:rPr>
          <w:rFonts w:ascii="Arial" w:hAnsi="Arial" w:cs="Arial"/>
        </w:rPr>
        <w:t>„</w:t>
      </w:r>
      <w:r w:rsidR="000F39AC" w:rsidRPr="006E1423">
        <w:rPr>
          <w:rFonts w:ascii="Arial" w:hAnsi="Arial" w:cs="Arial"/>
        </w:rPr>
        <w:t>Градишка</w:t>
      </w:r>
      <w:r w:rsidR="000F39AC">
        <w:rPr>
          <w:rFonts w:ascii="Arial" w:hAnsi="Arial" w:cs="Arial"/>
        </w:rPr>
        <w:t>“,</w:t>
      </w:r>
      <w:r w:rsidR="000F39AC" w:rsidRPr="006E1423">
        <w:rPr>
          <w:rFonts w:ascii="Arial" w:hAnsi="Arial" w:cs="Arial"/>
        </w:rPr>
        <w:t xml:space="preserve"> КК „Лијевче“</w:t>
      </w:r>
      <w:r w:rsidR="000F39AC">
        <w:rPr>
          <w:rFonts w:ascii="Arial" w:hAnsi="Arial" w:cs="Arial"/>
        </w:rPr>
        <w:t>, ККИ „Козара“</w:t>
      </w:r>
      <w:r w:rsidR="00B7433C">
        <w:rPr>
          <w:rFonts w:ascii="Arial" w:hAnsi="Arial" w:cs="Arial"/>
        </w:rPr>
        <w:t xml:space="preserve"> и </w:t>
      </w:r>
      <w:r>
        <w:rPr>
          <w:rFonts w:ascii="Arial" w:hAnsi="Arial" w:cs="Arial"/>
        </w:rPr>
        <w:t xml:space="preserve">КК </w:t>
      </w:r>
      <w:r w:rsidR="001F1096">
        <w:rPr>
          <w:rFonts w:ascii="Arial" w:hAnsi="Arial" w:cs="Arial"/>
          <w:lang w:val="sr-Cyrl-RS"/>
        </w:rPr>
        <w:t>„</w:t>
      </w:r>
      <w:r>
        <w:rPr>
          <w:rFonts w:ascii="Arial" w:hAnsi="Arial" w:cs="Arial"/>
        </w:rPr>
        <w:t>Лидер</w:t>
      </w:r>
      <w:r w:rsidR="00086015">
        <w:rPr>
          <w:rFonts w:ascii="Arial" w:hAnsi="Arial" w:cs="Arial"/>
        </w:rPr>
        <w:t>“</w:t>
      </w:r>
      <w:r w:rsidR="000F39AC">
        <w:rPr>
          <w:rFonts w:ascii="Arial" w:hAnsi="Arial" w:cs="Arial"/>
        </w:rPr>
        <w:t>.</w:t>
      </w:r>
    </w:p>
    <w:p w14:paraId="30EB3FD1" w14:textId="4EF75DE9" w:rsidR="00154344" w:rsidRPr="00E0298B" w:rsidRDefault="00F3605F" w:rsidP="00FA19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Од додијељених 4</w:t>
      </w:r>
      <w:r w:rsidR="003176DF">
        <w:rPr>
          <w:rFonts w:ascii="Arial" w:hAnsi="Arial" w:cs="Arial"/>
          <w:lang w:val="sr-Cyrl-BA"/>
        </w:rPr>
        <w:t>37</w:t>
      </w:r>
      <w:r>
        <w:rPr>
          <w:rFonts w:ascii="Arial" w:hAnsi="Arial" w:cs="Arial"/>
        </w:rPr>
        <w:t xml:space="preserve"> термина искориштен</w:t>
      </w:r>
      <w:r w:rsidR="00E924C2">
        <w:rPr>
          <w:rFonts w:ascii="Arial" w:hAnsi="Arial" w:cs="Arial"/>
          <w:lang w:val="sr-Cyrl-BA"/>
        </w:rPr>
        <w:t>а</w:t>
      </w:r>
      <w:r>
        <w:rPr>
          <w:rFonts w:ascii="Arial" w:hAnsi="Arial" w:cs="Arial"/>
        </w:rPr>
        <w:t xml:space="preserve"> </w:t>
      </w:r>
      <w:r w:rsidR="003176DF">
        <w:rPr>
          <w:rFonts w:ascii="Arial" w:hAnsi="Arial" w:cs="Arial"/>
          <w:lang w:val="sr-Cyrl-BA"/>
        </w:rPr>
        <w:t>је</w:t>
      </w:r>
      <w:r>
        <w:rPr>
          <w:rFonts w:ascii="Arial" w:hAnsi="Arial" w:cs="Arial"/>
        </w:rPr>
        <w:t xml:space="preserve"> 4</w:t>
      </w:r>
      <w:r w:rsidR="003176DF">
        <w:rPr>
          <w:rFonts w:ascii="Arial" w:hAnsi="Arial" w:cs="Arial"/>
          <w:lang w:val="sr-Cyrl-BA"/>
        </w:rPr>
        <w:t>37</w:t>
      </w:r>
      <w:r w:rsidR="000F39AC">
        <w:rPr>
          <w:rFonts w:ascii="Arial" w:hAnsi="Arial" w:cs="Arial"/>
        </w:rPr>
        <w:t xml:space="preserve"> т</w:t>
      </w:r>
      <w:r w:rsidR="000F39AC" w:rsidRPr="006E1423">
        <w:rPr>
          <w:rFonts w:ascii="Arial" w:hAnsi="Arial" w:cs="Arial"/>
        </w:rPr>
        <w:t>е</w:t>
      </w:r>
      <w:r w:rsidR="000F39AC">
        <w:rPr>
          <w:rFonts w:ascii="Arial" w:hAnsi="Arial" w:cs="Arial"/>
        </w:rPr>
        <w:t>р</w:t>
      </w:r>
      <w:r>
        <w:rPr>
          <w:rFonts w:ascii="Arial" w:hAnsi="Arial" w:cs="Arial"/>
        </w:rPr>
        <w:t>мин</w:t>
      </w:r>
      <w:r w:rsidR="00E924C2">
        <w:rPr>
          <w:rFonts w:ascii="Arial" w:hAnsi="Arial" w:cs="Arial"/>
          <w:lang w:val="sr-Cyrl-BA"/>
        </w:rPr>
        <w:t>а</w:t>
      </w:r>
      <w:r w:rsidR="000F39AC" w:rsidRPr="006E1423">
        <w:rPr>
          <w:rFonts w:ascii="Arial" w:hAnsi="Arial" w:cs="Arial"/>
        </w:rPr>
        <w:t xml:space="preserve"> за тренинге, а одигран</w:t>
      </w:r>
      <w:r w:rsidR="003176DF">
        <w:rPr>
          <w:rFonts w:ascii="Arial" w:hAnsi="Arial" w:cs="Arial"/>
          <w:lang w:val="sr-Cyrl-BA"/>
        </w:rPr>
        <w:t>о</w:t>
      </w:r>
      <w:r w:rsidR="000F39AC" w:rsidRPr="006E1423">
        <w:rPr>
          <w:rFonts w:ascii="Arial" w:hAnsi="Arial" w:cs="Arial"/>
        </w:rPr>
        <w:t xml:space="preserve"> је </w:t>
      </w:r>
      <w:r>
        <w:rPr>
          <w:rFonts w:ascii="Arial" w:hAnsi="Arial" w:cs="Arial"/>
        </w:rPr>
        <w:t xml:space="preserve">и </w:t>
      </w:r>
      <w:r w:rsidR="003176DF">
        <w:rPr>
          <w:rFonts w:ascii="Arial" w:hAnsi="Arial" w:cs="Arial"/>
          <w:lang w:val="sr-Cyrl-BA"/>
        </w:rPr>
        <w:t>58</w:t>
      </w:r>
      <w:r w:rsidR="000F39AC" w:rsidRPr="006E1423">
        <w:rPr>
          <w:rFonts w:ascii="Arial" w:hAnsi="Arial" w:cs="Arial"/>
        </w:rPr>
        <w:t xml:space="preserve"> првенствен</w:t>
      </w:r>
      <w:r w:rsidR="00FB0BC6">
        <w:rPr>
          <w:rFonts w:ascii="Arial" w:hAnsi="Arial" w:cs="Arial"/>
          <w:lang w:val="sr-Cyrl-RS"/>
        </w:rPr>
        <w:t>их</w:t>
      </w:r>
      <w:r w:rsidR="000F39AC" w:rsidRPr="006E1423">
        <w:rPr>
          <w:rFonts w:ascii="Arial" w:hAnsi="Arial" w:cs="Arial"/>
        </w:rPr>
        <w:t xml:space="preserve"> утакмица</w:t>
      </w:r>
      <w:r w:rsidR="000F39AC">
        <w:rPr>
          <w:rFonts w:ascii="Arial" w:hAnsi="Arial" w:cs="Arial"/>
        </w:rPr>
        <w:t>.</w:t>
      </w:r>
    </w:p>
    <w:p w14:paraId="4BFC0C71" w14:textId="77777777" w:rsidR="000F39AC" w:rsidRPr="006E1423" w:rsidRDefault="000F39AC" w:rsidP="000F39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Салу за б</w:t>
      </w:r>
      <w:r w:rsidRPr="006E1423">
        <w:rPr>
          <w:rFonts w:ascii="Arial" w:hAnsi="Arial" w:cs="Arial"/>
        </w:rPr>
        <w:t>о</w:t>
      </w:r>
      <w:r>
        <w:rPr>
          <w:rFonts w:ascii="Arial" w:hAnsi="Arial" w:cs="Arial"/>
        </w:rPr>
        <w:t>р</w:t>
      </w:r>
      <w:r w:rsidRPr="006E1423">
        <w:rPr>
          <w:rFonts w:ascii="Arial" w:hAnsi="Arial" w:cs="Arial"/>
        </w:rPr>
        <w:t>илачке спортове</w:t>
      </w:r>
      <w:r w:rsidR="00383D0B">
        <w:rPr>
          <w:rFonts w:ascii="Arial" w:hAnsi="Arial" w:cs="Arial"/>
        </w:rPr>
        <w:t xml:space="preserve"> је користило  5</w:t>
      </w:r>
      <w:r w:rsidRPr="006E1423">
        <w:rPr>
          <w:rFonts w:ascii="Arial" w:hAnsi="Arial" w:cs="Arial"/>
        </w:rPr>
        <w:t xml:space="preserve"> спортских колектива:</w:t>
      </w:r>
    </w:p>
    <w:p w14:paraId="1F762AE3" w14:textId="7D038C46" w:rsidR="000F39AC" w:rsidRPr="00C670C5" w:rsidRDefault="000F39AC" w:rsidP="000F39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КК „Сенсеи</w:t>
      </w:r>
      <w:r w:rsidR="00B53BC1">
        <w:rPr>
          <w:rFonts w:ascii="Arial" w:hAnsi="Arial" w:cs="Arial"/>
          <w:lang w:val="sr-Cyrl-BA"/>
        </w:rPr>
        <w:t xml:space="preserve"> карате до</w:t>
      </w:r>
      <w:r>
        <w:rPr>
          <w:rFonts w:ascii="Arial" w:hAnsi="Arial" w:cs="Arial"/>
        </w:rPr>
        <w:t>“, КБВ „Нитен</w:t>
      </w:r>
      <w:r w:rsidRPr="006E1423">
        <w:rPr>
          <w:rFonts w:ascii="Arial" w:hAnsi="Arial" w:cs="Arial"/>
        </w:rPr>
        <w:t xml:space="preserve">“, </w:t>
      </w:r>
      <w:r w:rsidR="00E70D66">
        <w:rPr>
          <w:rFonts w:ascii="Arial" w:hAnsi="Arial" w:cs="Arial"/>
          <w:lang w:val="sr-Cyrl-RS"/>
        </w:rPr>
        <w:t>џијуџицу клуб</w:t>
      </w:r>
      <w:r>
        <w:rPr>
          <w:rFonts w:ascii="Arial" w:hAnsi="Arial" w:cs="Arial"/>
        </w:rPr>
        <w:t xml:space="preserve"> „Самурај</w:t>
      </w:r>
      <w:r w:rsidR="00125B01">
        <w:rPr>
          <w:rFonts w:ascii="Arial" w:hAnsi="Arial" w:cs="Arial"/>
        </w:rPr>
        <w:t>“</w:t>
      </w:r>
      <w:r w:rsidR="00B7433C">
        <w:rPr>
          <w:rFonts w:ascii="Arial" w:hAnsi="Arial" w:cs="Arial"/>
        </w:rPr>
        <w:t>, КБС „</w:t>
      </w:r>
      <w:r>
        <w:rPr>
          <w:rFonts w:ascii="Arial" w:hAnsi="Arial" w:cs="Arial"/>
        </w:rPr>
        <w:t>Донски</w:t>
      </w:r>
      <w:r w:rsidR="00383D0B">
        <w:rPr>
          <w:rFonts w:ascii="Arial" w:hAnsi="Arial" w:cs="Arial"/>
        </w:rPr>
        <w:t xml:space="preserve">“ </w:t>
      </w:r>
      <w:r w:rsidR="00F36F27">
        <w:rPr>
          <w:rFonts w:ascii="Arial" w:hAnsi="Arial" w:cs="Arial"/>
        </w:rPr>
        <w:t xml:space="preserve"> и ЏК</w:t>
      </w:r>
      <w:r w:rsidR="00F36F27">
        <w:rPr>
          <w:rFonts w:ascii="Arial" w:hAnsi="Arial" w:cs="Arial"/>
          <w:lang w:val="sr-Cyrl-RS"/>
        </w:rPr>
        <w:t xml:space="preserve"> „</w:t>
      </w:r>
      <w:r w:rsidR="00254F5D">
        <w:rPr>
          <w:rFonts w:ascii="Arial" w:hAnsi="Arial" w:cs="Arial"/>
        </w:rPr>
        <w:t>Козара“</w:t>
      </w:r>
      <w:r w:rsidR="00FB0BC6">
        <w:rPr>
          <w:rFonts w:ascii="Arial" w:hAnsi="Arial" w:cs="Arial"/>
        </w:rPr>
        <w:t>.</w:t>
      </w:r>
      <w:r w:rsidR="00C670C5">
        <w:rPr>
          <w:rFonts w:ascii="Arial" w:hAnsi="Arial" w:cs="Arial"/>
        </w:rPr>
        <w:t xml:space="preserve"> Клубовима борил</w:t>
      </w:r>
      <w:r w:rsidR="00F3605F">
        <w:rPr>
          <w:rFonts w:ascii="Arial" w:hAnsi="Arial" w:cs="Arial"/>
        </w:rPr>
        <w:t>ачких спортова је додијељен 1</w:t>
      </w:r>
      <w:r w:rsidR="003176DF">
        <w:rPr>
          <w:rFonts w:ascii="Arial" w:hAnsi="Arial" w:cs="Arial"/>
          <w:lang w:val="sr-Cyrl-BA"/>
        </w:rPr>
        <w:t>91</w:t>
      </w:r>
      <w:r w:rsidR="00C670C5">
        <w:rPr>
          <w:rFonts w:ascii="Arial" w:hAnsi="Arial" w:cs="Arial"/>
        </w:rPr>
        <w:t xml:space="preserve"> термин за тренинге.</w:t>
      </w:r>
    </w:p>
    <w:p w14:paraId="13580628" w14:textId="58B03959" w:rsidR="00E0298B" w:rsidRDefault="000F39AC" w:rsidP="000F39AC">
      <w:pPr>
        <w:jc w:val="both"/>
        <w:rPr>
          <w:rFonts w:ascii="Arial" w:hAnsi="Arial" w:cs="Arial"/>
        </w:rPr>
      </w:pPr>
      <w:r w:rsidRPr="006E1423">
        <w:rPr>
          <w:rFonts w:ascii="Arial" w:hAnsi="Arial" w:cs="Arial"/>
        </w:rPr>
        <w:t>Укупно</w:t>
      </w:r>
      <w:r w:rsidR="00D37C26">
        <w:rPr>
          <w:rFonts w:ascii="Arial" w:hAnsi="Arial" w:cs="Arial"/>
        </w:rPr>
        <w:t xml:space="preserve"> </w:t>
      </w:r>
      <w:r w:rsidR="00FD6535">
        <w:rPr>
          <w:rFonts w:ascii="Arial" w:hAnsi="Arial" w:cs="Arial"/>
          <w:lang w:val="sr-Cyrl-BA"/>
        </w:rPr>
        <w:t>је</w:t>
      </w:r>
      <w:r w:rsidRPr="006E1423">
        <w:rPr>
          <w:rFonts w:ascii="Arial" w:hAnsi="Arial" w:cs="Arial"/>
        </w:rPr>
        <w:t xml:space="preserve"> искориште</w:t>
      </w:r>
      <w:r w:rsidR="00254F5D">
        <w:rPr>
          <w:rFonts w:ascii="Arial" w:hAnsi="Arial" w:cs="Arial"/>
        </w:rPr>
        <w:t>н</w:t>
      </w:r>
      <w:r w:rsidR="00FD6535">
        <w:rPr>
          <w:rFonts w:ascii="Arial" w:hAnsi="Arial" w:cs="Arial"/>
          <w:lang w:val="sr-Cyrl-BA"/>
        </w:rPr>
        <w:t>о</w:t>
      </w:r>
      <w:r w:rsidR="008F00AD">
        <w:rPr>
          <w:rFonts w:ascii="Arial" w:hAnsi="Arial" w:cs="Arial"/>
          <w:lang w:val="sr-Cyrl-RS"/>
        </w:rPr>
        <w:t xml:space="preserve"> </w:t>
      </w:r>
      <w:r w:rsidR="00FD6535">
        <w:rPr>
          <w:rFonts w:ascii="Arial" w:hAnsi="Arial" w:cs="Arial"/>
          <w:lang w:val="sr-Cyrl-BA"/>
        </w:rPr>
        <w:t>247</w:t>
      </w:r>
      <w:r w:rsidR="00C670C5">
        <w:rPr>
          <w:rFonts w:ascii="Arial" w:hAnsi="Arial" w:cs="Arial"/>
        </w:rPr>
        <w:t xml:space="preserve"> термина за рекреацију</w:t>
      </w:r>
      <w:r w:rsidR="00254F5D">
        <w:rPr>
          <w:rFonts w:ascii="Arial" w:hAnsi="Arial" w:cs="Arial"/>
        </w:rPr>
        <w:t xml:space="preserve"> у пријеподневним и послијеподневним часовима</w:t>
      </w:r>
      <w:r w:rsidR="00FB0BC6">
        <w:rPr>
          <w:rFonts w:ascii="Arial" w:hAnsi="Arial" w:cs="Arial"/>
        </w:rPr>
        <w:t xml:space="preserve"> (</w:t>
      </w:r>
      <w:r w:rsidR="00FD6535">
        <w:rPr>
          <w:rFonts w:ascii="Arial" w:hAnsi="Arial" w:cs="Arial"/>
          <w:lang w:val="sr-Cyrl-BA"/>
        </w:rPr>
        <w:t>130</w:t>
      </w:r>
      <w:r w:rsidR="0097151D">
        <w:rPr>
          <w:rFonts w:ascii="Arial" w:hAnsi="Arial" w:cs="Arial"/>
        </w:rPr>
        <w:t xml:space="preserve"> у великој дворани, </w:t>
      </w:r>
      <w:r w:rsidR="00FD6535">
        <w:rPr>
          <w:rFonts w:ascii="Arial" w:hAnsi="Arial" w:cs="Arial"/>
          <w:lang w:val="sr-Cyrl-RS"/>
        </w:rPr>
        <w:t>107</w:t>
      </w:r>
      <w:r w:rsidR="001F3FBB">
        <w:rPr>
          <w:rFonts w:ascii="Arial" w:hAnsi="Arial" w:cs="Arial"/>
        </w:rPr>
        <w:t xml:space="preserve"> у малој дворан</w:t>
      </w:r>
      <w:r w:rsidR="002B3767">
        <w:rPr>
          <w:rFonts w:ascii="Arial" w:hAnsi="Arial" w:cs="Arial"/>
        </w:rPr>
        <w:t>и</w:t>
      </w:r>
      <w:r w:rsidR="00517867">
        <w:rPr>
          <w:rFonts w:ascii="Arial" w:hAnsi="Arial" w:cs="Arial"/>
        </w:rPr>
        <w:t>,</w:t>
      </w:r>
      <w:r w:rsidR="00201350">
        <w:rPr>
          <w:rFonts w:ascii="Arial" w:hAnsi="Arial" w:cs="Arial"/>
          <w:lang w:val="sr-Cyrl-RS"/>
        </w:rPr>
        <w:t xml:space="preserve"> </w:t>
      </w:r>
      <w:r w:rsidR="00FD6535">
        <w:rPr>
          <w:rFonts w:ascii="Arial" w:hAnsi="Arial" w:cs="Arial"/>
          <w:lang w:val="sr-Cyrl-BA"/>
        </w:rPr>
        <w:t xml:space="preserve">3 </w:t>
      </w:r>
      <w:r w:rsidR="0061357C">
        <w:rPr>
          <w:rFonts w:ascii="Arial" w:hAnsi="Arial" w:cs="Arial"/>
        </w:rPr>
        <w:t>у про</w:t>
      </w:r>
      <w:r w:rsidR="00383D0B">
        <w:rPr>
          <w:rFonts w:ascii="Arial" w:hAnsi="Arial" w:cs="Arial"/>
        </w:rPr>
        <w:t xml:space="preserve">сторији за стони тенис </w:t>
      </w:r>
      <w:r w:rsidR="00517867">
        <w:rPr>
          <w:rFonts w:ascii="Arial" w:hAnsi="Arial" w:cs="Arial"/>
          <w:lang w:val="sr-Cyrl-RS"/>
        </w:rPr>
        <w:t xml:space="preserve">и </w:t>
      </w:r>
      <w:r w:rsidR="00FD6535">
        <w:rPr>
          <w:rFonts w:ascii="Arial" w:hAnsi="Arial" w:cs="Arial"/>
          <w:lang w:val="sr-Cyrl-RS"/>
        </w:rPr>
        <w:t>7</w:t>
      </w:r>
      <w:r w:rsidR="00517867">
        <w:rPr>
          <w:rFonts w:ascii="Arial" w:hAnsi="Arial" w:cs="Arial"/>
          <w:lang w:val="sr-Cyrl-RS"/>
        </w:rPr>
        <w:t xml:space="preserve"> у сали за борилачке спортове</w:t>
      </w:r>
      <w:r w:rsidR="002B3767">
        <w:rPr>
          <w:rFonts w:ascii="Arial" w:hAnsi="Arial" w:cs="Arial"/>
        </w:rPr>
        <w:t>).</w:t>
      </w:r>
    </w:p>
    <w:p w14:paraId="32F0EF25" w14:textId="77777777" w:rsidR="00306ECA" w:rsidRDefault="00517867" w:rsidP="00D37C26">
      <w:p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Остале манифестације које су одржане у спортским дворанама су:</w:t>
      </w:r>
    </w:p>
    <w:p w14:paraId="2812035E" w14:textId="6EDFC9E3" w:rsidR="001060B3" w:rsidRDefault="001060B3" w:rsidP="00D37C26">
      <w:p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Турнир у малом фудбалу</w:t>
      </w:r>
      <w:r w:rsidR="00201350">
        <w:rPr>
          <w:rFonts w:ascii="Arial" w:hAnsi="Arial" w:cs="Arial"/>
          <w:lang w:val="sr-Cyrl-RS"/>
        </w:rPr>
        <w:t xml:space="preserve"> ,,</w:t>
      </w:r>
      <w:r>
        <w:rPr>
          <w:rFonts w:ascii="Arial" w:hAnsi="Arial" w:cs="Arial"/>
          <w:lang w:val="sr-Cyrl-RS"/>
        </w:rPr>
        <w:t>Арена Кидс“</w:t>
      </w:r>
      <w:r w:rsidR="00FB0BC6">
        <w:rPr>
          <w:rFonts w:ascii="Arial" w:hAnsi="Arial" w:cs="Arial"/>
          <w:lang w:val="sr-Cyrl-RS"/>
        </w:rPr>
        <w:t xml:space="preserve"> гдје је било пријављен</w:t>
      </w:r>
      <w:r>
        <w:rPr>
          <w:rFonts w:ascii="Arial" w:hAnsi="Arial" w:cs="Arial"/>
          <w:lang w:val="sr-Cyrl-RS"/>
        </w:rPr>
        <w:t xml:space="preserve">о 40 екипа и одиграно је 96 утакмица у великој дворани, сениорске припреме каратиста у организацији Карате савеза РС, турнир у малом фудбалу ,,Арена Карлсберг 2026“ гдје је било пријављено 57 екипа и одиграно је 80 утакмица у великој дворани, </w:t>
      </w:r>
      <w:r w:rsidR="00BA7284">
        <w:rPr>
          <w:rFonts w:ascii="Arial" w:hAnsi="Arial" w:cs="Arial"/>
          <w:lang w:val="sr-Cyrl-RS"/>
        </w:rPr>
        <w:t>ВАБА лига у категорији пионирки и кадеткиња гдје су учествовале 32 екипе из 8 држав</w:t>
      </w:r>
      <w:r w:rsidR="00201350">
        <w:rPr>
          <w:rFonts w:ascii="Arial" w:hAnsi="Arial" w:cs="Arial"/>
          <w:lang w:val="sr-Cyrl-RS"/>
        </w:rPr>
        <w:t>а, међународни карате турнир ,,Нитен карате куп“</w:t>
      </w:r>
      <w:r w:rsidR="00BA7284">
        <w:rPr>
          <w:rFonts w:ascii="Arial" w:hAnsi="Arial" w:cs="Arial"/>
          <w:lang w:val="sr-Cyrl-RS"/>
        </w:rPr>
        <w:t xml:space="preserve"> гдје је било око 800 такмичара.</w:t>
      </w:r>
      <w:r w:rsidR="002F615D">
        <w:rPr>
          <w:rFonts w:ascii="Arial" w:hAnsi="Arial" w:cs="Arial"/>
          <w:lang w:val="sr-Cyrl-RS"/>
        </w:rPr>
        <w:t xml:space="preserve"> Током фебруара мјесеца у салама спортске дворане одржане су мале олимпијске игре</w:t>
      </w:r>
      <w:r w:rsidR="00201350">
        <w:rPr>
          <w:rFonts w:ascii="Arial" w:hAnsi="Arial" w:cs="Arial"/>
          <w:lang w:val="sr-Cyrl-RS"/>
        </w:rPr>
        <w:t xml:space="preserve"> </w:t>
      </w:r>
      <w:r w:rsidR="002F615D">
        <w:rPr>
          <w:rFonts w:ascii="Arial" w:hAnsi="Arial" w:cs="Arial"/>
          <w:lang w:val="sr-Cyrl-RS"/>
        </w:rPr>
        <w:t xml:space="preserve">(градска и регионална такмичења у организацији основних и средњих школа у колективним спортовима) гдје је одиграно 88 утакмица. Након тога је организовано </w:t>
      </w:r>
      <w:r w:rsidR="00FB0BC6">
        <w:rPr>
          <w:rFonts w:ascii="Arial" w:hAnsi="Arial" w:cs="Arial"/>
          <w:lang w:val="sr-Cyrl-RS"/>
        </w:rPr>
        <w:t>првенство РС у џиу џ</w:t>
      </w:r>
      <w:r w:rsidR="00201350">
        <w:rPr>
          <w:rFonts w:ascii="Arial" w:hAnsi="Arial" w:cs="Arial"/>
          <w:lang w:val="sr-Cyrl-RS"/>
        </w:rPr>
        <w:t>ицу борбама</w:t>
      </w:r>
      <w:r w:rsidR="002F615D">
        <w:rPr>
          <w:rFonts w:ascii="Arial" w:hAnsi="Arial" w:cs="Arial"/>
          <w:lang w:val="sr-Cyrl-RS"/>
        </w:rPr>
        <w:t xml:space="preserve">, </w:t>
      </w:r>
      <w:r w:rsidR="002F615D" w:rsidRPr="00753EA3">
        <w:rPr>
          <w:rFonts w:ascii="Arial" w:hAnsi="Arial" w:cs="Arial"/>
          <w:lang w:val="sr-Cyrl-RS"/>
        </w:rPr>
        <w:t>не</w:t>
      </w:r>
      <w:r w:rsidR="002F615D">
        <w:rPr>
          <w:rFonts w:ascii="Arial" w:hAnsi="Arial" w:cs="Arial"/>
          <w:lang w:val="sr-Cyrl-RS"/>
        </w:rPr>
        <w:t xml:space="preserve"> вази и дуо систему гдје је учествовало 420 такмичар</w:t>
      </w:r>
      <w:r w:rsidR="00201350">
        <w:rPr>
          <w:rFonts w:ascii="Arial" w:hAnsi="Arial" w:cs="Arial"/>
          <w:lang w:val="sr-Cyrl-RS"/>
        </w:rPr>
        <w:t xml:space="preserve">а, Републичко финале у одбојци </w:t>
      </w:r>
      <w:r w:rsidR="002F615D">
        <w:rPr>
          <w:rFonts w:ascii="Arial" w:hAnsi="Arial" w:cs="Arial"/>
          <w:lang w:val="sr-Cyrl-RS"/>
        </w:rPr>
        <w:t xml:space="preserve">МОИ за основне и средње школе гдје је одиграно 40 утакмица, треће коло лиге РС у олимпијском боксу гдје је учествовало 110 такмичара, Спортске игре младих у рукомету, </w:t>
      </w:r>
      <w:r w:rsidR="00201350">
        <w:rPr>
          <w:rFonts w:ascii="Arial" w:hAnsi="Arial" w:cs="Arial"/>
          <w:lang w:val="sr-Cyrl-RS"/>
        </w:rPr>
        <w:t>турнир у кошарци ,,</w:t>
      </w:r>
      <w:r w:rsidR="00D77AF1">
        <w:rPr>
          <w:rFonts w:ascii="Arial" w:hAnsi="Arial" w:cs="Arial"/>
          <w:lang w:val="sr-Cyrl-RS"/>
        </w:rPr>
        <w:t>Трофеј Градиш</w:t>
      </w:r>
      <w:r w:rsidR="00201350">
        <w:rPr>
          <w:rFonts w:ascii="Arial" w:hAnsi="Arial" w:cs="Arial"/>
          <w:lang w:val="sr-Cyrl-RS"/>
        </w:rPr>
        <w:t>ке“, мини баскет турнир ,,</w:t>
      </w:r>
      <w:r w:rsidR="00D77AF1">
        <w:rPr>
          <w:rFonts w:ascii="Arial" w:hAnsi="Arial" w:cs="Arial"/>
          <w:lang w:val="sr-Cyrl-RS"/>
        </w:rPr>
        <w:t xml:space="preserve">Цицибани под </w:t>
      </w:r>
      <w:r w:rsidR="00FB0BC6">
        <w:rPr>
          <w:rFonts w:ascii="Arial" w:hAnsi="Arial" w:cs="Arial"/>
          <w:lang w:val="sr-Cyrl-RS"/>
        </w:rPr>
        <w:t xml:space="preserve">обручима“, контролни тренинг </w:t>
      </w:r>
      <w:r w:rsidR="00D77AF1">
        <w:rPr>
          <w:rFonts w:ascii="Arial" w:hAnsi="Arial" w:cs="Arial"/>
          <w:lang w:val="sr-Cyrl-RS"/>
        </w:rPr>
        <w:t>кошаркашке репрезентације РС, одбојкашка рекреативна лига и такмичењ</w:t>
      </w:r>
      <w:r w:rsidR="00201350">
        <w:rPr>
          <w:rFonts w:ascii="Arial" w:hAnsi="Arial" w:cs="Arial"/>
          <w:lang w:val="sr-Cyrl-RS"/>
        </w:rPr>
        <w:t>е дјеце предшколског узраста ,,</w:t>
      </w:r>
      <w:r w:rsidR="00D77AF1">
        <w:rPr>
          <w:rFonts w:ascii="Arial" w:hAnsi="Arial" w:cs="Arial"/>
          <w:lang w:val="sr-Cyrl-RS"/>
        </w:rPr>
        <w:t>Мала олимпијада“ гдје је учествовало 230 малишана. Треба напоменути да је то још додатно 290 утакмица у великој дворани и 120 утакмица у малој дворани које су одигране у првој половини 2026. године.</w:t>
      </w:r>
    </w:p>
    <w:p w14:paraId="5A22B853" w14:textId="01063122" w:rsidR="008137EE" w:rsidRPr="008137EE" w:rsidRDefault="00D77AF1" w:rsidP="008137EE">
      <w:p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Остале маниф</w:t>
      </w:r>
      <w:r w:rsidR="00201350">
        <w:rPr>
          <w:rFonts w:ascii="Arial" w:hAnsi="Arial" w:cs="Arial"/>
          <w:lang w:val="sr-Cyrl-RS"/>
        </w:rPr>
        <w:t>естације гдје је ЈП СЦ „</w:t>
      </w:r>
      <w:r w:rsidR="00201350">
        <w:rPr>
          <w:rFonts w:ascii="Arial" w:hAnsi="Arial" w:cs="Arial"/>
        </w:rPr>
        <w:t>Servitium“</w:t>
      </w:r>
      <w:r>
        <w:rPr>
          <w:rFonts w:ascii="Arial" w:hAnsi="Arial" w:cs="Arial"/>
          <w:lang w:val="sr-Cyrl-RS"/>
        </w:rPr>
        <w:t xml:space="preserve"> био технички организатор су: 11. савјетовање </w:t>
      </w:r>
      <w:r w:rsidR="00E4440E">
        <w:rPr>
          <w:rFonts w:ascii="Arial" w:hAnsi="Arial" w:cs="Arial"/>
          <w:lang w:val="sr-Cyrl-RS"/>
        </w:rPr>
        <w:t>и сајам мљекара и мљекарске индустрије РС, 4. међународни сајам привреде, пољопривреде, туризма, образовања и запошљавања РС и концерт естрадне звијезде Александре Пријовић.</w:t>
      </w:r>
    </w:p>
    <w:p w14:paraId="57C07499" w14:textId="77777777" w:rsidR="00E0298B" w:rsidRDefault="00E0298B" w:rsidP="008476FD"/>
    <w:p w14:paraId="22FC7E59" w14:textId="77777777" w:rsidR="00D77AF1" w:rsidRDefault="00D77AF1" w:rsidP="008476FD">
      <w:pPr>
        <w:pStyle w:val="Heading1"/>
        <w:numPr>
          <w:ilvl w:val="0"/>
          <w:numId w:val="0"/>
        </w:numPr>
        <w:rPr>
          <w:lang w:val="sr-Cyrl-BA"/>
        </w:rPr>
      </w:pPr>
    </w:p>
    <w:p w14:paraId="39357095" w14:textId="77777777" w:rsidR="00D77AF1" w:rsidRDefault="00D77AF1" w:rsidP="008476FD">
      <w:pPr>
        <w:pStyle w:val="Heading1"/>
        <w:numPr>
          <w:ilvl w:val="0"/>
          <w:numId w:val="0"/>
        </w:numPr>
        <w:rPr>
          <w:lang w:val="sr-Cyrl-BA"/>
        </w:rPr>
      </w:pPr>
    </w:p>
    <w:p w14:paraId="0D45EEDF" w14:textId="4B87F100" w:rsidR="005D7F13" w:rsidRPr="001A177B" w:rsidRDefault="008476FD" w:rsidP="008476FD">
      <w:pPr>
        <w:pStyle w:val="Heading1"/>
        <w:numPr>
          <w:ilvl w:val="0"/>
          <w:numId w:val="0"/>
        </w:numPr>
      </w:pPr>
      <w:r>
        <w:t>6. ИЗ</w:t>
      </w:r>
      <w:r w:rsidR="005D7F13" w:rsidRPr="001A177B">
        <w:t>ВРШЕНА УЛАГАЊА И ИЗВЕДЕНИ РАДОВИ</w:t>
      </w:r>
    </w:p>
    <w:p w14:paraId="4EE999F5" w14:textId="77777777" w:rsidR="005D7F13" w:rsidRDefault="005D7F13" w:rsidP="005D7F13">
      <w:pPr>
        <w:rPr>
          <w:rFonts w:ascii="Arial" w:hAnsi="Arial" w:cs="Arial"/>
        </w:rPr>
      </w:pPr>
    </w:p>
    <w:p w14:paraId="72C427A3" w14:textId="77777777" w:rsidR="00812D47" w:rsidRDefault="00812D47" w:rsidP="005D7F13">
      <w:pPr>
        <w:rPr>
          <w:rFonts w:ascii="Arial" w:hAnsi="Arial" w:cs="Arial"/>
        </w:rPr>
      </w:pPr>
    </w:p>
    <w:p w14:paraId="6A319E09" w14:textId="490BB77E" w:rsidR="00E0298B" w:rsidRDefault="005D7F13" w:rsidP="005D7F13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У периоду </w:t>
      </w:r>
      <w:r w:rsidR="00F3605F">
        <w:rPr>
          <w:rFonts w:ascii="Arial" w:hAnsi="Arial" w:cs="Arial"/>
        </w:rPr>
        <w:t>01.01.202</w:t>
      </w:r>
      <w:r w:rsidR="00E4440E">
        <w:rPr>
          <w:rFonts w:ascii="Arial" w:hAnsi="Arial" w:cs="Arial"/>
          <w:lang w:val="sr-Cyrl-BA"/>
        </w:rPr>
        <w:t>6</w:t>
      </w:r>
      <w:r w:rsidR="00000B8E">
        <w:rPr>
          <w:rFonts w:ascii="Arial" w:hAnsi="Arial" w:cs="Arial"/>
        </w:rPr>
        <w:t>.</w:t>
      </w:r>
      <w:r w:rsidR="00F3605F">
        <w:rPr>
          <w:rFonts w:ascii="Arial" w:hAnsi="Arial" w:cs="Arial"/>
        </w:rPr>
        <w:t>- 30.06.202</w:t>
      </w:r>
      <w:r w:rsidR="00E4440E">
        <w:rPr>
          <w:rFonts w:ascii="Arial" w:hAnsi="Arial" w:cs="Arial"/>
          <w:lang w:val="sr-Cyrl-BA"/>
        </w:rPr>
        <w:t>6</w:t>
      </w:r>
      <w:r w:rsidR="00086015">
        <w:rPr>
          <w:rFonts w:ascii="Arial" w:hAnsi="Arial" w:cs="Arial"/>
        </w:rPr>
        <w:t xml:space="preserve">. године </w:t>
      </w:r>
      <w:r>
        <w:rPr>
          <w:rFonts w:ascii="Arial" w:hAnsi="Arial" w:cs="Arial"/>
        </w:rPr>
        <w:t xml:space="preserve"> су </w:t>
      </w:r>
      <w:r w:rsidR="00CF1BBB">
        <w:rPr>
          <w:rFonts w:ascii="Arial" w:hAnsi="Arial" w:cs="Arial"/>
        </w:rPr>
        <w:t xml:space="preserve">одржане </w:t>
      </w:r>
      <w:r w:rsidR="00E4440E">
        <w:rPr>
          <w:rFonts w:ascii="Arial" w:hAnsi="Arial" w:cs="Arial"/>
          <w:lang w:val="sr-Cyrl-BA"/>
        </w:rPr>
        <w:t>четири</w:t>
      </w:r>
      <w:r w:rsidR="000860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сједнице Надзо</w:t>
      </w:r>
      <w:r w:rsidR="00CF1BBB">
        <w:rPr>
          <w:rFonts w:ascii="Arial" w:hAnsi="Arial" w:cs="Arial"/>
        </w:rPr>
        <w:t>рног одбора на којима је усвојен извјештај о пословању и годишњи обрачун за 202</w:t>
      </w:r>
      <w:r w:rsidR="00E4440E">
        <w:rPr>
          <w:rFonts w:ascii="Arial" w:hAnsi="Arial" w:cs="Arial"/>
          <w:lang w:val="sr-Cyrl-BA"/>
        </w:rPr>
        <w:t>5</w:t>
      </w:r>
      <w:r w:rsidR="00CF1BBB">
        <w:rPr>
          <w:rFonts w:ascii="Arial" w:hAnsi="Arial" w:cs="Arial"/>
        </w:rPr>
        <w:t>. годину</w:t>
      </w:r>
      <w:r w:rsidR="00B7433C">
        <w:rPr>
          <w:rFonts w:ascii="Arial" w:hAnsi="Arial" w:cs="Arial"/>
        </w:rPr>
        <w:t>,</w:t>
      </w:r>
      <w:r w:rsidR="00CF1BBB">
        <w:rPr>
          <w:rFonts w:ascii="Arial" w:hAnsi="Arial" w:cs="Arial"/>
        </w:rPr>
        <w:t xml:space="preserve"> као и сви</w:t>
      </w:r>
      <w:r w:rsidR="00C95B7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потребни правилници неопходни за регулисање рада односно функци</w:t>
      </w:r>
      <w:r w:rsidR="0061357C">
        <w:rPr>
          <w:rFonts w:ascii="Arial" w:hAnsi="Arial" w:cs="Arial"/>
          <w:color w:val="000000"/>
        </w:rPr>
        <w:t>онисање предузећа.</w:t>
      </w:r>
    </w:p>
    <w:p w14:paraId="0C88A8FF" w14:textId="33DAC0CC" w:rsidR="0032685B" w:rsidRDefault="005777C3" w:rsidP="005D7F13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sr-Cyrl-RS"/>
        </w:rPr>
        <w:t>Т</w:t>
      </w:r>
      <w:r w:rsidR="00F3605F">
        <w:rPr>
          <w:rFonts w:ascii="Arial" w:hAnsi="Arial" w:cs="Arial"/>
          <w:color w:val="000000"/>
        </w:rPr>
        <w:t>оком првих шест мјесеци 202</w:t>
      </w:r>
      <w:r w:rsidR="00E4440E">
        <w:rPr>
          <w:rFonts w:ascii="Arial" w:hAnsi="Arial" w:cs="Arial"/>
          <w:color w:val="000000"/>
          <w:lang w:val="sr-Cyrl-BA"/>
        </w:rPr>
        <w:t>6</w:t>
      </w:r>
      <w:r w:rsidR="00635357">
        <w:rPr>
          <w:rFonts w:ascii="Arial" w:hAnsi="Arial" w:cs="Arial"/>
          <w:color w:val="000000"/>
        </w:rPr>
        <w:t>. године континуирано су рађени сви сервиси</w:t>
      </w:r>
      <w:r w:rsidR="00B7433C">
        <w:rPr>
          <w:rFonts w:ascii="Arial" w:hAnsi="Arial" w:cs="Arial"/>
          <w:color w:val="000000"/>
        </w:rPr>
        <w:t>,</w:t>
      </w:r>
      <w:r w:rsidR="00635357">
        <w:rPr>
          <w:rFonts w:ascii="Arial" w:hAnsi="Arial" w:cs="Arial"/>
          <w:color w:val="000000"/>
        </w:rPr>
        <w:t xml:space="preserve"> како би </w:t>
      </w:r>
      <w:r w:rsidR="0032685B">
        <w:rPr>
          <w:rFonts w:ascii="Arial" w:hAnsi="Arial" w:cs="Arial"/>
          <w:color w:val="000000"/>
        </w:rPr>
        <w:t>сви технички уређаји и постројења фу</w:t>
      </w:r>
      <w:r w:rsidR="00830CFB">
        <w:rPr>
          <w:rFonts w:ascii="Arial" w:hAnsi="Arial" w:cs="Arial"/>
          <w:color w:val="000000"/>
        </w:rPr>
        <w:t xml:space="preserve">нкционисали без проблема. </w:t>
      </w:r>
    </w:p>
    <w:p w14:paraId="71C7FD6D" w14:textId="77777777" w:rsidR="00E0298B" w:rsidRDefault="00E0298B" w:rsidP="005D7F13">
      <w:pPr>
        <w:jc w:val="both"/>
        <w:rPr>
          <w:rFonts w:ascii="Arial" w:hAnsi="Arial" w:cs="Arial"/>
          <w:color w:val="000000"/>
        </w:rPr>
      </w:pPr>
    </w:p>
    <w:p w14:paraId="40108B17" w14:textId="77777777" w:rsidR="00767F98" w:rsidRDefault="00767F98" w:rsidP="005D7F13">
      <w:pPr>
        <w:jc w:val="both"/>
        <w:rPr>
          <w:rFonts w:ascii="Arial" w:hAnsi="Arial" w:cs="Arial"/>
          <w:color w:val="000000"/>
        </w:rPr>
      </w:pPr>
    </w:p>
    <w:p w14:paraId="55B4C4E6" w14:textId="77777777" w:rsidR="00767F98" w:rsidRDefault="00767F98" w:rsidP="005D7F13">
      <w:pPr>
        <w:jc w:val="both"/>
        <w:rPr>
          <w:rFonts w:ascii="Arial" w:hAnsi="Arial" w:cs="Arial"/>
          <w:color w:val="000000"/>
        </w:rPr>
      </w:pPr>
    </w:p>
    <w:p w14:paraId="12F299B4" w14:textId="77777777" w:rsidR="00767F98" w:rsidRDefault="00767F98" w:rsidP="005D7F13">
      <w:pPr>
        <w:jc w:val="both"/>
        <w:rPr>
          <w:rFonts w:ascii="Arial" w:hAnsi="Arial" w:cs="Arial"/>
          <w:color w:val="000000"/>
        </w:rPr>
      </w:pPr>
    </w:p>
    <w:p w14:paraId="2D982CEE" w14:textId="0F0B44ED" w:rsidR="005D7F13" w:rsidRPr="00FD6535" w:rsidRDefault="00830CFB" w:rsidP="008137EE">
      <w:pPr>
        <w:jc w:val="both"/>
        <w:rPr>
          <w:rFonts w:ascii="Arial" w:hAnsi="Arial" w:cs="Arial"/>
          <w:color w:val="000000"/>
          <w:lang w:val="sr-Cyrl-BA"/>
        </w:rPr>
      </w:pPr>
      <w:r>
        <w:rPr>
          <w:rFonts w:ascii="Arial" w:hAnsi="Arial" w:cs="Arial"/>
          <w:color w:val="000000"/>
        </w:rPr>
        <w:t>Да би се олакшала организација спортских манифестација</w:t>
      </w:r>
      <w:r w:rsidR="00FD6535">
        <w:rPr>
          <w:rFonts w:ascii="Arial" w:hAnsi="Arial" w:cs="Arial"/>
          <w:color w:val="000000"/>
          <w:lang w:val="sr-Cyrl-BA"/>
        </w:rPr>
        <w:t>, о</w:t>
      </w:r>
      <w:r w:rsidR="001060B3">
        <w:rPr>
          <w:rFonts w:ascii="Arial" w:hAnsi="Arial" w:cs="Arial"/>
          <w:color w:val="000000"/>
          <w:lang w:val="sr-Cyrl-BA"/>
        </w:rPr>
        <w:t>рганизација утакмица и турнира наших колектива</w:t>
      </w:r>
      <w:r>
        <w:rPr>
          <w:rFonts w:ascii="Arial" w:hAnsi="Arial" w:cs="Arial"/>
          <w:color w:val="000000"/>
        </w:rPr>
        <w:t xml:space="preserve"> </w:t>
      </w:r>
      <w:r w:rsidR="000D6C25">
        <w:rPr>
          <w:rFonts w:ascii="Arial" w:hAnsi="Arial" w:cs="Arial"/>
          <w:color w:val="000000"/>
          <w:lang w:val="sr-Cyrl-BA"/>
        </w:rPr>
        <w:t xml:space="preserve">и само функционисање објекта </w:t>
      </w:r>
      <w:r w:rsidR="00FD6535">
        <w:rPr>
          <w:rFonts w:ascii="Arial" w:hAnsi="Arial" w:cs="Arial"/>
          <w:color w:val="000000"/>
          <w:lang w:val="sr-Cyrl-BA"/>
        </w:rPr>
        <w:t xml:space="preserve">у првој половини 2026. године се </w:t>
      </w:r>
      <w:r w:rsidR="001060B3">
        <w:rPr>
          <w:rFonts w:ascii="Arial" w:hAnsi="Arial" w:cs="Arial"/>
          <w:color w:val="000000"/>
          <w:lang w:val="sr-Cyrl-BA"/>
        </w:rPr>
        <w:t xml:space="preserve">континуирано </w:t>
      </w:r>
      <w:r w:rsidR="00FD6535">
        <w:rPr>
          <w:rFonts w:ascii="Arial" w:hAnsi="Arial" w:cs="Arial"/>
          <w:color w:val="000000"/>
          <w:lang w:val="sr-Cyrl-BA"/>
        </w:rPr>
        <w:t xml:space="preserve">наставила набавка спортских реквизита и опреме. </w:t>
      </w:r>
      <w:r w:rsidR="00FB0BC6">
        <w:rPr>
          <w:rFonts w:ascii="Arial" w:hAnsi="Arial" w:cs="Arial"/>
          <w:color w:val="000000"/>
          <w:lang w:val="sr-Cyrl-BA"/>
        </w:rPr>
        <w:t>Жеља на је</w:t>
      </w:r>
      <w:r w:rsidR="001060B3">
        <w:rPr>
          <w:rFonts w:ascii="Arial" w:hAnsi="Arial" w:cs="Arial"/>
          <w:color w:val="000000"/>
          <w:lang w:val="sr-Cyrl-BA"/>
        </w:rPr>
        <w:t xml:space="preserve"> да уз наше редовне активн</w:t>
      </w:r>
      <w:r w:rsidR="00FB0BC6">
        <w:rPr>
          <w:rFonts w:ascii="Arial" w:hAnsi="Arial" w:cs="Arial"/>
          <w:color w:val="000000"/>
          <w:lang w:val="sr-Cyrl-BA"/>
        </w:rPr>
        <w:t>ости одржавања дворане помажемо</w:t>
      </w:r>
      <w:r w:rsidR="001060B3">
        <w:rPr>
          <w:rFonts w:ascii="Arial" w:hAnsi="Arial" w:cs="Arial"/>
          <w:color w:val="000000"/>
          <w:lang w:val="sr-Cyrl-BA"/>
        </w:rPr>
        <w:t xml:space="preserve"> на све начине и нашим спортским колективима.</w:t>
      </w:r>
    </w:p>
    <w:p w14:paraId="42006BC5" w14:textId="77777777" w:rsidR="005D7F13" w:rsidRPr="001A177B" w:rsidRDefault="005D7F13" w:rsidP="008137EE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25333F15" w14:textId="77777777" w:rsidR="00F50B3E" w:rsidRDefault="00F50B3E" w:rsidP="00767F98">
      <w:pPr>
        <w:rPr>
          <w:rFonts w:ascii="Arial" w:hAnsi="Arial" w:cs="Arial"/>
          <w:b/>
          <w:bCs/>
          <w:color w:val="000000"/>
          <w:lang w:val="sr-Cyrl-BA"/>
        </w:rPr>
      </w:pPr>
    </w:p>
    <w:p w14:paraId="3A07CC4A" w14:textId="77777777" w:rsidR="00812D47" w:rsidRPr="001A177B" w:rsidRDefault="00812D47" w:rsidP="005D7F13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58350D8B" w14:textId="77777777" w:rsidR="005D7F13" w:rsidRPr="001A177B" w:rsidRDefault="008476FD" w:rsidP="008476FD">
      <w:pPr>
        <w:pStyle w:val="Heading1"/>
        <w:numPr>
          <w:ilvl w:val="0"/>
          <w:numId w:val="0"/>
        </w:numPr>
        <w:ind w:left="360" w:hanging="360"/>
      </w:pPr>
      <w:r>
        <w:t>7. П</w:t>
      </w:r>
      <w:r w:rsidR="005D7F13" w:rsidRPr="001A177B">
        <w:t>РОБЛЕМИ У ПОСЛОВАЊУ</w:t>
      </w:r>
    </w:p>
    <w:p w14:paraId="06558576" w14:textId="77777777" w:rsidR="005D7F13" w:rsidRDefault="005D7F13" w:rsidP="005D7F13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19EDABED" w14:textId="77777777" w:rsidR="00F50B3E" w:rsidRPr="001A177B" w:rsidRDefault="00F50B3E" w:rsidP="005D7F13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4DE97571" w14:textId="1E942720" w:rsidR="0095431E" w:rsidRDefault="00767F98" w:rsidP="008137EE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Када </w:t>
      </w:r>
      <w:r w:rsidR="00493288">
        <w:rPr>
          <w:rFonts w:ascii="Arial" w:hAnsi="Arial" w:cs="Arial"/>
          <w:color w:val="000000"/>
          <w:lang w:val="sr-Cyrl-RS"/>
        </w:rPr>
        <w:t>су</w:t>
      </w:r>
      <w:r>
        <w:rPr>
          <w:rFonts w:ascii="Arial" w:hAnsi="Arial" w:cs="Arial"/>
          <w:color w:val="000000"/>
          <w:lang w:val="sr-Cyrl-RS"/>
        </w:rPr>
        <w:t xml:space="preserve"> </w:t>
      </w:r>
      <w:r>
        <w:rPr>
          <w:rFonts w:ascii="Arial" w:hAnsi="Arial" w:cs="Arial"/>
          <w:color w:val="000000"/>
        </w:rPr>
        <w:t>у питању  проблеми</w:t>
      </w:r>
      <w:r w:rsidR="00DE1DCF">
        <w:rPr>
          <w:rFonts w:ascii="Arial" w:hAnsi="Arial" w:cs="Arial"/>
          <w:color w:val="000000"/>
        </w:rPr>
        <w:t xml:space="preserve"> у периоду 01.01.202</w:t>
      </w:r>
      <w:r w:rsidR="00E4440E">
        <w:rPr>
          <w:rFonts w:ascii="Arial" w:hAnsi="Arial" w:cs="Arial"/>
          <w:color w:val="000000"/>
          <w:lang w:val="sr-Cyrl-BA"/>
        </w:rPr>
        <w:t>6</w:t>
      </w:r>
      <w:r w:rsidR="005D7F13">
        <w:rPr>
          <w:rFonts w:ascii="Arial" w:hAnsi="Arial" w:cs="Arial"/>
        </w:rPr>
        <w:t>.</w:t>
      </w:r>
      <w:r w:rsidR="00DE1DCF">
        <w:rPr>
          <w:rFonts w:ascii="Arial" w:hAnsi="Arial" w:cs="Arial"/>
        </w:rPr>
        <w:t>- 30.06.202</w:t>
      </w:r>
      <w:r w:rsidR="00E4440E">
        <w:rPr>
          <w:rFonts w:ascii="Arial" w:hAnsi="Arial" w:cs="Arial"/>
          <w:lang w:val="sr-Cyrl-BA"/>
        </w:rPr>
        <w:t>6</w:t>
      </w:r>
      <w:r w:rsidR="00493288">
        <w:rPr>
          <w:rFonts w:ascii="Arial" w:hAnsi="Arial" w:cs="Arial"/>
        </w:rPr>
        <w:t>. може се</w:t>
      </w:r>
      <w:r w:rsidR="0032685B">
        <w:rPr>
          <w:rFonts w:ascii="Arial" w:hAnsi="Arial" w:cs="Arial"/>
        </w:rPr>
        <w:t xml:space="preserve"> рећи да су били веома мал</w:t>
      </w:r>
      <w:r w:rsidR="00DE1DCF">
        <w:rPr>
          <w:rFonts w:ascii="Arial" w:hAnsi="Arial" w:cs="Arial"/>
        </w:rPr>
        <w:t xml:space="preserve">и. </w:t>
      </w:r>
      <w:r w:rsidR="00DE1DCF">
        <w:rPr>
          <w:rFonts w:ascii="Arial" w:hAnsi="Arial" w:cs="Arial"/>
          <w:lang w:val="sr-Cyrl-RS"/>
        </w:rPr>
        <w:t>Иако је дошло до</w:t>
      </w:r>
      <w:r w:rsidR="0032685B">
        <w:rPr>
          <w:rFonts w:ascii="Arial" w:hAnsi="Arial" w:cs="Arial"/>
        </w:rPr>
        <w:t xml:space="preserve"> поскупљења енергената за све спортске дворане</w:t>
      </w:r>
      <w:r w:rsidR="005777C3">
        <w:rPr>
          <w:rFonts w:ascii="Arial" w:hAnsi="Arial" w:cs="Arial"/>
          <w:lang w:val="sr-Cyrl-RS"/>
        </w:rPr>
        <w:t xml:space="preserve"> </w:t>
      </w:r>
      <w:r w:rsidR="00A63B29">
        <w:rPr>
          <w:rFonts w:ascii="Arial" w:hAnsi="Arial" w:cs="Arial"/>
        </w:rPr>
        <w:t>(</w:t>
      </w:r>
      <w:r w:rsidR="001060B3">
        <w:rPr>
          <w:rFonts w:ascii="Arial" w:hAnsi="Arial" w:cs="Arial"/>
          <w:lang w:val="sr-Cyrl-BA"/>
        </w:rPr>
        <w:t>средства за одржавање, електрична енергија, комуналне услуге</w:t>
      </w:r>
      <w:r w:rsidR="00DE1DCF">
        <w:rPr>
          <w:rFonts w:ascii="Arial" w:hAnsi="Arial" w:cs="Arial"/>
        </w:rPr>
        <w:t xml:space="preserve">) </w:t>
      </w:r>
      <w:r w:rsidR="0032685B">
        <w:rPr>
          <w:rFonts w:ascii="Arial" w:hAnsi="Arial" w:cs="Arial"/>
        </w:rPr>
        <w:t>домаћинским пословањем</w:t>
      </w:r>
      <w:r w:rsidR="00A63B29">
        <w:rPr>
          <w:rFonts w:ascii="Arial" w:hAnsi="Arial" w:cs="Arial"/>
        </w:rPr>
        <w:t>, властитим приходима и енергетском ефикасношћу</w:t>
      </w:r>
      <w:r w:rsidR="005777C3">
        <w:rPr>
          <w:rFonts w:ascii="Arial" w:hAnsi="Arial" w:cs="Arial"/>
          <w:lang w:val="sr-Cyrl-RS"/>
        </w:rPr>
        <w:t xml:space="preserve"> </w:t>
      </w:r>
      <w:r w:rsidR="00A63B29">
        <w:rPr>
          <w:rFonts w:ascii="Arial" w:hAnsi="Arial" w:cs="Arial"/>
        </w:rPr>
        <w:t>систем подног гријања и хлађења вода</w:t>
      </w:r>
      <w:r w:rsidR="00C90302">
        <w:rPr>
          <w:rFonts w:ascii="Arial" w:hAnsi="Arial" w:cs="Arial"/>
          <w:lang w:val="sr-Cyrl-RS"/>
        </w:rPr>
        <w:t xml:space="preserve"> </w:t>
      </w:r>
      <w:r w:rsidR="00A63B29">
        <w:rPr>
          <w:rFonts w:ascii="Arial" w:hAnsi="Arial" w:cs="Arial"/>
        </w:rPr>
        <w:t>- вода, лед расвјета, фасада од камене ву</w:t>
      </w:r>
      <w:r w:rsidR="00C90302">
        <w:rPr>
          <w:rFonts w:ascii="Arial" w:hAnsi="Arial" w:cs="Arial"/>
        </w:rPr>
        <w:t>не дебљине 10cm</w:t>
      </w:r>
      <w:r w:rsidR="006B0121">
        <w:rPr>
          <w:rFonts w:ascii="Arial" w:hAnsi="Arial" w:cs="Arial"/>
        </w:rPr>
        <w:t xml:space="preserve"> </w:t>
      </w:r>
      <w:r w:rsidR="009A0833">
        <w:rPr>
          <w:rFonts w:ascii="Arial" w:hAnsi="Arial" w:cs="Arial"/>
          <w:lang w:val="sr-Cyrl-BA"/>
        </w:rPr>
        <w:t>,</w:t>
      </w:r>
      <w:r w:rsidR="006B0121">
        <w:rPr>
          <w:rFonts w:ascii="Arial" w:hAnsi="Arial" w:cs="Arial"/>
        </w:rPr>
        <w:t xml:space="preserve"> соларни колектори за загријавање санитарне воде</w:t>
      </w:r>
      <w:r w:rsidR="009A0833">
        <w:rPr>
          <w:rFonts w:ascii="Arial" w:hAnsi="Arial" w:cs="Arial"/>
          <w:lang w:val="sr-Cyrl-BA"/>
        </w:rPr>
        <w:t xml:space="preserve"> и</w:t>
      </w:r>
      <w:r w:rsidR="009F2161">
        <w:rPr>
          <w:rFonts w:ascii="Arial" w:hAnsi="Arial" w:cs="Arial"/>
          <w:lang w:val="sr-Cyrl-BA"/>
        </w:rPr>
        <w:t xml:space="preserve"> реконструкција топлотних пумпи</w:t>
      </w:r>
      <w:r w:rsidR="005777C3">
        <w:rPr>
          <w:rFonts w:ascii="Arial" w:hAnsi="Arial" w:cs="Arial"/>
          <w:lang w:val="sr-Cyrl-RS"/>
        </w:rPr>
        <w:t xml:space="preserve"> </w:t>
      </w:r>
      <w:r w:rsidR="00C4251D">
        <w:rPr>
          <w:rFonts w:ascii="Arial" w:hAnsi="Arial" w:cs="Arial"/>
        </w:rPr>
        <w:t xml:space="preserve">нашло се </w:t>
      </w:r>
      <w:r w:rsidR="006B0121">
        <w:rPr>
          <w:rFonts w:ascii="Arial" w:hAnsi="Arial" w:cs="Arial"/>
        </w:rPr>
        <w:t>рјешење</w:t>
      </w:r>
      <w:r w:rsidR="0032685B">
        <w:rPr>
          <w:rFonts w:ascii="Arial" w:hAnsi="Arial" w:cs="Arial"/>
        </w:rPr>
        <w:t xml:space="preserve"> и за тај проблем</w:t>
      </w:r>
      <w:r w:rsidR="00C4251D">
        <w:rPr>
          <w:rFonts w:ascii="Arial" w:hAnsi="Arial" w:cs="Arial"/>
          <w:lang w:val="sr-Cyrl-RS"/>
        </w:rPr>
        <w:t>,</w:t>
      </w:r>
      <w:r w:rsidR="0032685B">
        <w:rPr>
          <w:rFonts w:ascii="Arial" w:hAnsi="Arial" w:cs="Arial"/>
        </w:rPr>
        <w:t xml:space="preserve"> а све у к</w:t>
      </w:r>
      <w:r w:rsidR="006B0121">
        <w:rPr>
          <w:rFonts w:ascii="Arial" w:hAnsi="Arial" w:cs="Arial"/>
        </w:rPr>
        <w:t>орист наших спортских колектива.</w:t>
      </w:r>
    </w:p>
    <w:p w14:paraId="104B61CC" w14:textId="50A77151" w:rsidR="005D7F13" w:rsidRPr="00E4440E" w:rsidRDefault="0095431E" w:rsidP="008137EE">
      <w:pPr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</w:rPr>
        <w:t>Један од индиректних проблема у пословању ЈП СЦ</w:t>
      </w:r>
      <w:r w:rsidR="005777C3">
        <w:rPr>
          <w:rFonts w:ascii="Arial" w:hAnsi="Arial" w:cs="Arial"/>
          <w:lang w:val="sr-Cyrl-RS"/>
        </w:rPr>
        <w:t xml:space="preserve"> </w:t>
      </w:r>
      <w:r w:rsidR="008137EE">
        <w:rPr>
          <w:rFonts w:ascii="Arial" w:hAnsi="Arial" w:cs="Arial"/>
        </w:rPr>
        <w:t>„</w:t>
      </w:r>
      <w:r w:rsidR="00C90302">
        <w:rPr>
          <w:rFonts w:ascii="Arial" w:hAnsi="Arial" w:cs="Arial"/>
        </w:rPr>
        <w:t>Servitium</w:t>
      </w:r>
      <w:r w:rsidR="00C90302">
        <w:rPr>
          <w:rFonts w:ascii="Arial" w:hAnsi="Arial" w:cs="Arial"/>
          <w:lang w:val="sr-Cyrl-RS"/>
        </w:rPr>
        <w:t>“</w:t>
      </w:r>
      <w:r w:rsidR="00C4251D">
        <w:rPr>
          <w:rFonts w:ascii="Arial" w:hAnsi="Arial" w:cs="Arial"/>
          <w:lang w:val="sr-Cyrl-RS"/>
        </w:rPr>
        <w:t xml:space="preserve"> Градишка</w:t>
      </w:r>
      <w:r>
        <w:rPr>
          <w:rFonts w:ascii="Arial" w:hAnsi="Arial" w:cs="Arial"/>
        </w:rPr>
        <w:t xml:space="preserve"> </w:t>
      </w:r>
      <w:r w:rsidR="004C63CE">
        <w:rPr>
          <w:rFonts w:ascii="Arial" w:hAnsi="Arial" w:cs="Arial"/>
        </w:rPr>
        <w:t>je недостатак смјештајних капацитета на територији града Градишка</w:t>
      </w:r>
      <w:r w:rsidR="00C4251D">
        <w:rPr>
          <w:rFonts w:ascii="Arial" w:hAnsi="Arial" w:cs="Arial"/>
          <w:lang w:val="sr-Cyrl-RS"/>
        </w:rPr>
        <w:t>,</w:t>
      </w:r>
      <w:r w:rsidR="00767F98">
        <w:rPr>
          <w:rFonts w:ascii="Arial" w:hAnsi="Arial" w:cs="Arial"/>
        </w:rPr>
        <w:t xml:space="preserve"> што д</w:t>
      </w:r>
      <w:r w:rsidR="00FD6535">
        <w:rPr>
          <w:rFonts w:ascii="Arial" w:hAnsi="Arial" w:cs="Arial"/>
          <w:lang w:val="sr-Cyrl-BA"/>
        </w:rPr>
        <w:t>о</w:t>
      </w:r>
      <w:r w:rsidR="00767F98">
        <w:rPr>
          <w:rFonts w:ascii="Arial" w:hAnsi="Arial" w:cs="Arial"/>
        </w:rPr>
        <w:t>води до</w:t>
      </w:r>
      <w:r w:rsidR="00493288">
        <w:rPr>
          <w:rFonts w:ascii="Arial" w:hAnsi="Arial" w:cs="Arial"/>
        </w:rPr>
        <w:t xml:space="preserve"> </w:t>
      </w:r>
      <w:r w:rsidR="00767F98">
        <w:rPr>
          <w:rFonts w:ascii="Arial" w:hAnsi="Arial" w:cs="Arial"/>
        </w:rPr>
        <w:t>немогућности</w:t>
      </w:r>
      <w:r w:rsidR="00493288">
        <w:rPr>
          <w:rFonts w:ascii="Arial" w:hAnsi="Arial" w:cs="Arial"/>
        </w:rPr>
        <w:t xml:space="preserve"> да </w:t>
      </w:r>
      <w:r w:rsidR="00493288">
        <w:rPr>
          <w:rFonts w:ascii="Arial" w:hAnsi="Arial" w:cs="Arial"/>
          <w:lang w:val="sr-Cyrl-RS"/>
        </w:rPr>
        <w:t>Арена</w:t>
      </w:r>
      <w:r w:rsidR="00FD6535">
        <w:rPr>
          <w:rFonts w:ascii="Arial" w:hAnsi="Arial" w:cs="Arial"/>
          <w:lang w:val="sr-Cyrl-BA"/>
        </w:rPr>
        <w:t xml:space="preserve"> буде </w:t>
      </w:r>
      <w:r w:rsidR="004C63CE">
        <w:rPr>
          <w:rFonts w:ascii="Arial" w:hAnsi="Arial" w:cs="Arial"/>
        </w:rPr>
        <w:t>домаћин врхунских и више</w:t>
      </w:r>
      <w:r w:rsidR="00DE6772">
        <w:rPr>
          <w:rFonts w:ascii="Arial" w:hAnsi="Arial" w:cs="Arial"/>
        </w:rPr>
        <w:t>дневних спортских манифестација</w:t>
      </w:r>
      <w:r w:rsidR="00C35A2A">
        <w:rPr>
          <w:rFonts w:ascii="Arial" w:hAnsi="Arial" w:cs="Arial"/>
          <w:lang w:val="sr-Cyrl-RS"/>
        </w:rPr>
        <w:t>,</w:t>
      </w:r>
      <w:r w:rsidR="00DE6772">
        <w:rPr>
          <w:rFonts w:ascii="Arial" w:hAnsi="Arial" w:cs="Arial"/>
        </w:rPr>
        <w:t xml:space="preserve"> а такође и спортских кампова</w:t>
      </w:r>
      <w:r w:rsidR="008137EE">
        <w:rPr>
          <w:rFonts w:ascii="Arial" w:hAnsi="Arial" w:cs="Arial"/>
          <w:lang w:val="sr-Cyrl-BA"/>
        </w:rPr>
        <w:t xml:space="preserve"> са већим бројем екипа</w:t>
      </w:r>
      <w:r w:rsidR="00DE6772">
        <w:rPr>
          <w:rFonts w:ascii="Arial" w:hAnsi="Arial" w:cs="Arial"/>
        </w:rPr>
        <w:t>.</w:t>
      </w:r>
      <w:r w:rsidR="00E4440E">
        <w:rPr>
          <w:rFonts w:ascii="Arial" w:hAnsi="Arial" w:cs="Arial"/>
          <w:lang w:val="sr-Cyrl-BA"/>
        </w:rPr>
        <w:t xml:space="preserve"> </w:t>
      </w:r>
    </w:p>
    <w:p w14:paraId="36F3783F" w14:textId="77777777" w:rsidR="005D7F13" w:rsidRDefault="005D7F13" w:rsidP="008137EE">
      <w:pPr>
        <w:jc w:val="both"/>
        <w:rPr>
          <w:rFonts w:ascii="Arial" w:hAnsi="Arial" w:cs="Arial"/>
        </w:rPr>
      </w:pPr>
    </w:p>
    <w:p w14:paraId="3558D803" w14:textId="77777777" w:rsidR="005D7F13" w:rsidRDefault="005D7F13" w:rsidP="005D7F13">
      <w:pPr>
        <w:jc w:val="both"/>
        <w:rPr>
          <w:rFonts w:ascii="Arial" w:hAnsi="Arial" w:cs="Arial"/>
        </w:rPr>
      </w:pPr>
    </w:p>
    <w:p w14:paraId="2C63BDBD" w14:textId="77777777" w:rsidR="00E0298B" w:rsidRDefault="00E0298B" w:rsidP="005D7F13">
      <w:pPr>
        <w:jc w:val="both"/>
        <w:rPr>
          <w:rFonts w:ascii="Arial" w:hAnsi="Arial" w:cs="Arial"/>
        </w:rPr>
      </w:pPr>
    </w:p>
    <w:p w14:paraId="0972BC8D" w14:textId="77777777" w:rsidR="005D7F13" w:rsidRDefault="008476FD" w:rsidP="008476FD">
      <w:pPr>
        <w:pStyle w:val="Heading1"/>
        <w:numPr>
          <w:ilvl w:val="0"/>
          <w:numId w:val="0"/>
        </w:numPr>
        <w:ind w:left="360" w:hanging="360"/>
      </w:pPr>
      <w:r>
        <w:t>8. ЗА</w:t>
      </w:r>
      <w:r w:rsidR="005D7F13" w:rsidRPr="001A177B">
        <w:t>КЉУЧАК</w:t>
      </w:r>
    </w:p>
    <w:p w14:paraId="11B82C3E" w14:textId="77777777" w:rsidR="00E0298B" w:rsidRDefault="00E0298B" w:rsidP="00E0298B"/>
    <w:p w14:paraId="6185F0C8" w14:textId="77777777" w:rsidR="00812D47" w:rsidRPr="00E0298B" w:rsidRDefault="00812D47" w:rsidP="00E0298B"/>
    <w:p w14:paraId="5BC2F652" w14:textId="37D63CE6" w:rsidR="00F50B3E" w:rsidRPr="0035326D" w:rsidRDefault="006B0121" w:rsidP="0035326D">
      <w:pPr>
        <w:pStyle w:val="Heading1"/>
        <w:numPr>
          <w:ilvl w:val="0"/>
          <w:numId w:val="0"/>
        </w:numPr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  <w:lang w:val="sr-Cyrl-BA"/>
        </w:rPr>
        <w:t>М</w:t>
      </w:r>
      <w:r w:rsidR="00493288">
        <w:rPr>
          <w:rFonts w:cs="Arial"/>
          <w:b w:val="0"/>
          <w:sz w:val="24"/>
          <w:szCs w:val="24"/>
          <w:lang w:val="sr-Cyrl-BA"/>
        </w:rPr>
        <w:t>оже се</w:t>
      </w:r>
      <w:r w:rsidR="00972289">
        <w:rPr>
          <w:rFonts w:cs="Arial"/>
          <w:b w:val="0"/>
          <w:sz w:val="24"/>
          <w:szCs w:val="24"/>
          <w:lang w:val="sr-Cyrl-BA"/>
        </w:rPr>
        <w:t xml:space="preserve"> закључити да је првих шест мјесеци</w:t>
      </w:r>
      <w:r w:rsidR="00DE1DCF">
        <w:rPr>
          <w:rFonts w:cs="Arial"/>
          <w:b w:val="0"/>
          <w:sz w:val="24"/>
          <w:szCs w:val="24"/>
          <w:lang w:val="sr-Cyrl-BA"/>
        </w:rPr>
        <w:t xml:space="preserve"> 202</w:t>
      </w:r>
      <w:r w:rsidR="001060B3">
        <w:rPr>
          <w:rFonts w:cs="Arial"/>
          <w:b w:val="0"/>
          <w:sz w:val="24"/>
          <w:szCs w:val="24"/>
          <w:lang w:val="sr-Cyrl-BA"/>
        </w:rPr>
        <w:t>6</w:t>
      </w:r>
      <w:r w:rsidR="009C6BEE">
        <w:rPr>
          <w:rFonts w:cs="Arial"/>
          <w:b w:val="0"/>
          <w:sz w:val="24"/>
          <w:szCs w:val="24"/>
          <w:lang w:val="sr-Cyrl-BA"/>
        </w:rPr>
        <w:t>.</w:t>
      </w:r>
      <w:r w:rsidR="00E85F24">
        <w:rPr>
          <w:rFonts w:cs="Arial"/>
          <w:b w:val="0"/>
          <w:sz w:val="24"/>
          <w:szCs w:val="24"/>
          <w:lang w:val="sr-Cyrl-BA"/>
        </w:rPr>
        <w:t xml:space="preserve"> </w:t>
      </w:r>
      <w:r w:rsidR="009C6BEE">
        <w:rPr>
          <w:rFonts w:cs="Arial"/>
          <w:b w:val="0"/>
          <w:sz w:val="24"/>
          <w:szCs w:val="24"/>
          <w:lang w:val="sr-Cyrl-BA"/>
        </w:rPr>
        <w:t>године</w:t>
      </w:r>
      <w:r w:rsidR="00972289">
        <w:rPr>
          <w:rFonts w:cs="Arial"/>
          <w:b w:val="0"/>
          <w:sz w:val="24"/>
          <w:szCs w:val="24"/>
          <w:lang w:val="sr-Cyrl-BA"/>
        </w:rPr>
        <w:t xml:space="preserve"> било веома успјешно у функционисању ЈП СЦ</w:t>
      </w:r>
      <w:r w:rsidR="00C90302">
        <w:rPr>
          <w:rFonts w:cs="Arial"/>
          <w:b w:val="0"/>
          <w:sz w:val="24"/>
          <w:szCs w:val="24"/>
        </w:rPr>
        <w:t xml:space="preserve"> ,,</w:t>
      </w:r>
      <w:r w:rsidR="009A0833">
        <w:rPr>
          <w:rFonts w:cs="Arial"/>
          <w:b w:val="0"/>
          <w:sz w:val="24"/>
          <w:szCs w:val="24"/>
        </w:rPr>
        <w:t>Servitium“</w:t>
      </w:r>
      <w:r w:rsidR="00972289">
        <w:rPr>
          <w:rFonts w:cs="Arial"/>
          <w:b w:val="0"/>
          <w:sz w:val="24"/>
          <w:szCs w:val="24"/>
        </w:rPr>
        <w:t xml:space="preserve"> Градишка. Обезб</w:t>
      </w:r>
      <w:r w:rsidR="00FF3EC4">
        <w:rPr>
          <w:rFonts w:cs="Arial"/>
          <w:b w:val="0"/>
          <w:sz w:val="24"/>
          <w:szCs w:val="24"/>
        </w:rPr>
        <w:t>и</w:t>
      </w:r>
      <w:r w:rsidR="00972289">
        <w:rPr>
          <w:rFonts w:cs="Arial"/>
          <w:b w:val="0"/>
          <w:sz w:val="24"/>
          <w:szCs w:val="24"/>
        </w:rPr>
        <w:t>јеђени су врхунски услови за тренинге и утакмице наших спортских колектива. Међутим</w:t>
      </w:r>
      <w:r w:rsidR="00B7433C">
        <w:rPr>
          <w:rFonts w:cs="Arial"/>
          <w:b w:val="0"/>
          <w:sz w:val="24"/>
          <w:szCs w:val="24"/>
        </w:rPr>
        <w:t>,</w:t>
      </w:r>
      <w:r w:rsidR="00493288">
        <w:rPr>
          <w:rFonts w:cs="Arial"/>
          <w:b w:val="0"/>
          <w:sz w:val="24"/>
          <w:szCs w:val="24"/>
        </w:rPr>
        <w:t xml:space="preserve"> мора се</w:t>
      </w:r>
      <w:r w:rsidR="00972289">
        <w:rPr>
          <w:rFonts w:cs="Arial"/>
          <w:b w:val="0"/>
          <w:sz w:val="24"/>
          <w:szCs w:val="24"/>
        </w:rPr>
        <w:t xml:space="preserve"> нагласити да то није б</w:t>
      </w:r>
      <w:r w:rsidR="009C6BEE">
        <w:rPr>
          <w:rFonts w:cs="Arial"/>
          <w:b w:val="0"/>
          <w:sz w:val="24"/>
          <w:szCs w:val="24"/>
        </w:rPr>
        <w:t>ило везано само за сениорске ут</w:t>
      </w:r>
      <w:r w:rsidR="00972289">
        <w:rPr>
          <w:rFonts w:cs="Arial"/>
          <w:b w:val="0"/>
          <w:sz w:val="24"/>
          <w:szCs w:val="24"/>
        </w:rPr>
        <w:t>акмице већ је одигран и велики број утакмица свих омладинских селекција</w:t>
      </w:r>
      <w:r w:rsidR="00C35A2A">
        <w:rPr>
          <w:rFonts w:cs="Arial"/>
          <w:b w:val="0"/>
          <w:sz w:val="24"/>
          <w:szCs w:val="24"/>
          <w:lang w:val="sr-Cyrl-RS"/>
        </w:rPr>
        <w:t>,</w:t>
      </w:r>
      <w:r w:rsidR="00972289">
        <w:rPr>
          <w:rFonts w:cs="Arial"/>
          <w:b w:val="0"/>
          <w:sz w:val="24"/>
          <w:szCs w:val="24"/>
        </w:rPr>
        <w:t xml:space="preserve"> а такође и  сва школска такмичења на нивоу града</w:t>
      </w:r>
      <w:r w:rsidR="00E4440E">
        <w:rPr>
          <w:rFonts w:cs="Arial"/>
          <w:b w:val="0"/>
          <w:sz w:val="24"/>
          <w:szCs w:val="24"/>
          <w:lang w:val="sr-Cyrl-BA"/>
        </w:rPr>
        <w:t xml:space="preserve"> а по први пут и Републике Српске</w:t>
      </w:r>
      <w:r w:rsidR="00972289">
        <w:rPr>
          <w:rFonts w:cs="Arial"/>
          <w:b w:val="0"/>
          <w:sz w:val="24"/>
          <w:szCs w:val="24"/>
        </w:rPr>
        <w:t>.</w:t>
      </w:r>
      <w:r>
        <w:rPr>
          <w:rFonts w:cs="Arial"/>
          <w:b w:val="0"/>
          <w:sz w:val="24"/>
          <w:szCs w:val="24"/>
        </w:rPr>
        <w:t xml:space="preserve"> Сама функци</w:t>
      </w:r>
      <w:r w:rsidR="00DE1DCF">
        <w:rPr>
          <w:rFonts w:cs="Arial"/>
          <w:b w:val="0"/>
          <w:sz w:val="24"/>
          <w:szCs w:val="24"/>
          <w:lang w:val="sr-Cyrl-RS"/>
        </w:rPr>
        <w:t>о</w:t>
      </w:r>
      <w:r>
        <w:rPr>
          <w:rFonts w:cs="Arial"/>
          <w:b w:val="0"/>
          <w:sz w:val="24"/>
          <w:szCs w:val="24"/>
        </w:rPr>
        <w:t>налност објекта</w:t>
      </w:r>
      <w:r w:rsidR="005777C3">
        <w:rPr>
          <w:rFonts w:cs="Arial"/>
          <w:b w:val="0"/>
          <w:sz w:val="24"/>
          <w:szCs w:val="24"/>
          <w:lang w:val="sr-Cyrl-RS"/>
        </w:rPr>
        <w:t xml:space="preserve"> </w:t>
      </w:r>
      <w:r w:rsidR="00C90302">
        <w:rPr>
          <w:rFonts w:cs="Arial"/>
          <w:b w:val="0"/>
          <w:sz w:val="24"/>
          <w:szCs w:val="24"/>
        </w:rPr>
        <w:t xml:space="preserve">(двије дворане, простране </w:t>
      </w:r>
      <w:r>
        <w:rPr>
          <w:rFonts w:cs="Arial"/>
          <w:b w:val="0"/>
          <w:sz w:val="24"/>
          <w:szCs w:val="24"/>
        </w:rPr>
        <w:t>свлачионице, опремљен медицински дио) као и сам географски положај Градишке су постали интересантни и другим спортским федерацијама (</w:t>
      </w:r>
      <w:r w:rsidR="009F2161">
        <w:rPr>
          <w:rFonts w:cs="Arial"/>
          <w:b w:val="0"/>
          <w:sz w:val="24"/>
          <w:szCs w:val="24"/>
          <w:lang w:val="sr-Cyrl-BA"/>
        </w:rPr>
        <w:t>АБА лига,</w:t>
      </w:r>
      <w:r w:rsidR="00FB0BC6">
        <w:rPr>
          <w:rFonts w:cs="Arial"/>
          <w:b w:val="0"/>
          <w:sz w:val="24"/>
          <w:szCs w:val="24"/>
          <w:lang w:val="sr-Cyrl-BA"/>
        </w:rPr>
        <w:t xml:space="preserve"> </w:t>
      </w:r>
      <w:r w:rsidR="009F2161">
        <w:rPr>
          <w:rFonts w:cs="Arial"/>
          <w:b w:val="0"/>
          <w:sz w:val="24"/>
          <w:szCs w:val="24"/>
          <w:lang w:val="sr-Cyrl-BA"/>
        </w:rPr>
        <w:t>В</w:t>
      </w:r>
      <w:r>
        <w:rPr>
          <w:rFonts w:cs="Arial"/>
          <w:b w:val="0"/>
          <w:sz w:val="24"/>
          <w:szCs w:val="24"/>
        </w:rPr>
        <w:t>A</w:t>
      </w:r>
      <w:r w:rsidR="009F2161">
        <w:rPr>
          <w:rFonts w:cs="Arial"/>
          <w:b w:val="0"/>
          <w:sz w:val="24"/>
          <w:szCs w:val="24"/>
          <w:lang w:val="sr-Cyrl-BA"/>
        </w:rPr>
        <w:t>Б</w:t>
      </w:r>
      <w:r>
        <w:rPr>
          <w:rFonts w:cs="Arial"/>
          <w:b w:val="0"/>
          <w:sz w:val="24"/>
          <w:szCs w:val="24"/>
        </w:rPr>
        <w:t xml:space="preserve">A лига) што је резултовало сарадњом са спортском двораном и одржавањем </w:t>
      </w:r>
      <w:r w:rsidR="00E4440E">
        <w:rPr>
          <w:rFonts w:cs="Arial"/>
          <w:b w:val="0"/>
          <w:sz w:val="24"/>
          <w:szCs w:val="24"/>
          <w:lang w:val="sr-Cyrl-BA"/>
        </w:rPr>
        <w:t>два</w:t>
      </w:r>
      <w:r>
        <w:rPr>
          <w:rFonts w:cs="Arial"/>
          <w:b w:val="0"/>
          <w:sz w:val="24"/>
          <w:szCs w:val="24"/>
        </w:rPr>
        <w:t xml:space="preserve"> међународна турнира</w:t>
      </w:r>
      <w:r w:rsidR="00C90302">
        <w:rPr>
          <w:rFonts w:cs="Arial"/>
          <w:b w:val="0"/>
          <w:sz w:val="24"/>
          <w:szCs w:val="24"/>
          <w:lang w:val="sr-Cyrl-BA"/>
        </w:rPr>
        <w:t xml:space="preserve">. </w:t>
      </w:r>
      <w:r w:rsidR="00493288">
        <w:rPr>
          <w:rFonts w:cs="Arial"/>
          <w:b w:val="0"/>
          <w:sz w:val="24"/>
          <w:szCs w:val="24"/>
          <w:lang w:val="sr-Cyrl-RS"/>
        </w:rPr>
        <w:t>Треба</w:t>
      </w:r>
      <w:r w:rsidR="0035326D">
        <w:rPr>
          <w:rFonts w:cs="Arial"/>
          <w:b w:val="0"/>
          <w:sz w:val="24"/>
          <w:szCs w:val="24"/>
          <w:lang w:val="sr-Cyrl-RS"/>
        </w:rPr>
        <w:t xml:space="preserve"> нагласити да ће</w:t>
      </w:r>
      <w:r w:rsidR="009F2161">
        <w:rPr>
          <w:rFonts w:cs="Arial"/>
          <w:b w:val="0"/>
          <w:sz w:val="24"/>
          <w:szCs w:val="24"/>
          <w:lang w:val="sr-Cyrl-RS"/>
        </w:rPr>
        <w:t xml:space="preserve"> и </w:t>
      </w:r>
      <w:r w:rsidR="0035326D">
        <w:rPr>
          <w:rFonts w:cs="Arial"/>
          <w:b w:val="0"/>
          <w:sz w:val="24"/>
          <w:szCs w:val="24"/>
          <w:lang w:val="sr-Cyrl-RS"/>
        </w:rPr>
        <w:t>ове године бити</w:t>
      </w:r>
      <w:r w:rsidR="00DE1DCF">
        <w:rPr>
          <w:rFonts w:cs="Arial"/>
          <w:b w:val="0"/>
          <w:sz w:val="24"/>
          <w:szCs w:val="24"/>
          <w:lang w:val="sr-Cyrl-RS"/>
        </w:rPr>
        <w:t xml:space="preserve">  припреме </w:t>
      </w:r>
      <w:r w:rsidR="00E4440E">
        <w:rPr>
          <w:rFonts w:cs="Arial"/>
          <w:b w:val="0"/>
          <w:sz w:val="24"/>
          <w:szCs w:val="24"/>
          <w:lang w:val="sr-Cyrl-RS"/>
        </w:rPr>
        <w:t>неколико</w:t>
      </w:r>
      <w:r w:rsidR="00DE1DCF">
        <w:rPr>
          <w:rFonts w:cs="Arial"/>
          <w:b w:val="0"/>
          <w:sz w:val="24"/>
          <w:szCs w:val="24"/>
          <w:lang w:val="sr-Cyrl-RS"/>
        </w:rPr>
        <w:t xml:space="preserve"> сениорск</w:t>
      </w:r>
      <w:r w:rsidR="00E4440E">
        <w:rPr>
          <w:rFonts w:cs="Arial"/>
          <w:b w:val="0"/>
          <w:sz w:val="24"/>
          <w:szCs w:val="24"/>
          <w:lang w:val="sr-Cyrl-RS"/>
        </w:rPr>
        <w:t>их</w:t>
      </w:r>
      <w:r w:rsidR="00DE1DCF">
        <w:rPr>
          <w:rFonts w:cs="Arial"/>
          <w:b w:val="0"/>
          <w:sz w:val="24"/>
          <w:szCs w:val="24"/>
          <w:lang w:val="sr-Cyrl-RS"/>
        </w:rPr>
        <w:t xml:space="preserve">  екип из Словеније</w:t>
      </w:r>
      <w:r w:rsidR="00C90302">
        <w:rPr>
          <w:rFonts w:cs="Arial"/>
          <w:b w:val="0"/>
          <w:sz w:val="24"/>
          <w:szCs w:val="24"/>
          <w:lang w:val="sr-Cyrl-RS"/>
        </w:rPr>
        <w:t>,</w:t>
      </w:r>
      <w:r w:rsidR="00DE1DCF">
        <w:rPr>
          <w:rFonts w:cs="Arial"/>
          <w:b w:val="0"/>
          <w:sz w:val="24"/>
          <w:szCs w:val="24"/>
          <w:lang w:val="sr-Cyrl-RS"/>
        </w:rPr>
        <w:t xml:space="preserve"> а што је договорено почетком јуна мјесеца.</w:t>
      </w:r>
      <w:r w:rsidR="009F2161">
        <w:rPr>
          <w:rFonts w:cs="Arial"/>
          <w:b w:val="0"/>
          <w:sz w:val="24"/>
          <w:szCs w:val="24"/>
          <w:lang w:val="sr-Cyrl-RS"/>
        </w:rPr>
        <w:t xml:space="preserve"> Повећањем смјештајног капацитета хотелског типа т</w:t>
      </w:r>
      <w:r w:rsidR="00C90302">
        <w:rPr>
          <w:rFonts w:cs="Arial"/>
          <w:b w:val="0"/>
          <w:sz w:val="24"/>
          <w:szCs w:val="24"/>
          <w:lang w:val="sr-Cyrl-RS"/>
        </w:rPr>
        <w:t xml:space="preserve">ај број екипа би био много већи. </w:t>
      </w:r>
      <w:r w:rsidR="00972289">
        <w:rPr>
          <w:rFonts w:cs="Arial"/>
          <w:b w:val="0"/>
          <w:sz w:val="24"/>
          <w:szCs w:val="24"/>
        </w:rPr>
        <w:t xml:space="preserve">Битно је напоменути да су и наши </w:t>
      </w:r>
      <w:r w:rsidR="00754E75">
        <w:rPr>
          <w:rFonts w:cs="Arial"/>
          <w:b w:val="0"/>
          <w:sz w:val="24"/>
          <w:szCs w:val="24"/>
        </w:rPr>
        <w:t>посјетиоци уз спортисте пр</w:t>
      </w:r>
      <w:r w:rsidR="00C90302">
        <w:rPr>
          <w:rFonts w:cs="Arial"/>
          <w:b w:val="0"/>
          <w:sz w:val="24"/>
          <w:szCs w:val="24"/>
        </w:rPr>
        <w:t>епознали значај постојања</w:t>
      </w:r>
      <w:r w:rsidR="00754E75">
        <w:rPr>
          <w:rFonts w:cs="Arial"/>
          <w:b w:val="0"/>
          <w:sz w:val="24"/>
          <w:szCs w:val="24"/>
        </w:rPr>
        <w:t xml:space="preserve"> оваквог спортског објекта у Гр</w:t>
      </w:r>
      <w:r w:rsidR="00CF1BBB">
        <w:rPr>
          <w:rFonts w:cs="Arial"/>
          <w:b w:val="0"/>
          <w:sz w:val="24"/>
          <w:szCs w:val="24"/>
        </w:rPr>
        <w:t>адишци. У периоду од 01.01.202</w:t>
      </w:r>
      <w:r w:rsidR="00E4440E">
        <w:rPr>
          <w:rFonts w:cs="Arial"/>
          <w:b w:val="0"/>
          <w:sz w:val="24"/>
          <w:szCs w:val="24"/>
          <w:lang w:val="sr-Cyrl-BA"/>
        </w:rPr>
        <w:t>6</w:t>
      </w:r>
      <w:r w:rsidR="00CF1BBB">
        <w:rPr>
          <w:rFonts w:cs="Arial"/>
          <w:b w:val="0"/>
          <w:sz w:val="24"/>
          <w:szCs w:val="24"/>
        </w:rPr>
        <w:t>. до 30.06.202</w:t>
      </w:r>
      <w:r w:rsidR="00E4440E">
        <w:rPr>
          <w:rFonts w:cs="Arial"/>
          <w:b w:val="0"/>
          <w:sz w:val="24"/>
          <w:szCs w:val="24"/>
          <w:lang w:val="sr-Cyrl-BA"/>
        </w:rPr>
        <w:t>6</w:t>
      </w:r>
      <w:r w:rsidR="00754E75">
        <w:rPr>
          <w:rFonts w:cs="Arial"/>
          <w:b w:val="0"/>
          <w:sz w:val="24"/>
          <w:szCs w:val="24"/>
        </w:rPr>
        <w:t xml:space="preserve">. </w:t>
      </w:r>
      <w:r>
        <w:rPr>
          <w:rFonts w:cs="Arial"/>
          <w:b w:val="0"/>
          <w:sz w:val="24"/>
          <w:szCs w:val="24"/>
        </w:rPr>
        <w:t>године</w:t>
      </w:r>
      <w:r w:rsidR="0035326D">
        <w:rPr>
          <w:rFonts w:cs="Arial"/>
          <w:b w:val="0"/>
          <w:sz w:val="24"/>
          <w:szCs w:val="24"/>
          <w:lang w:val="sr-Cyrl-RS"/>
        </w:rPr>
        <w:t xml:space="preserve"> спортску дворану је</w:t>
      </w:r>
      <w:r w:rsidR="0035326D">
        <w:rPr>
          <w:rFonts w:cs="Arial"/>
          <w:b w:val="0"/>
          <w:sz w:val="24"/>
          <w:szCs w:val="24"/>
        </w:rPr>
        <w:t xml:space="preserve"> посјетило </w:t>
      </w:r>
      <w:r>
        <w:rPr>
          <w:rFonts w:cs="Arial"/>
          <w:b w:val="0"/>
          <w:sz w:val="24"/>
          <w:szCs w:val="24"/>
        </w:rPr>
        <w:t xml:space="preserve"> око</w:t>
      </w:r>
      <w:r w:rsidR="00CF1BBB">
        <w:rPr>
          <w:rFonts w:cs="Arial"/>
          <w:b w:val="0"/>
          <w:sz w:val="24"/>
          <w:szCs w:val="24"/>
        </w:rPr>
        <w:t xml:space="preserve"> </w:t>
      </w:r>
      <w:r w:rsidR="009F2161">
        <w:rPr>
          <w:rFonts w:cs="Arial"/>
          <w:b w:val="0"/>
          <w:sz w:val="24"/>
          <w:szCs w:val="24"/>
          <w:lang w:val="sr-Cyrl-BA"/>
        </w:rPr>
        <w:t>5</w:t>
      </w:r>
      <w:r w:rsidR="00E4440E">
        <w:rPr>
          <w:rFonts w:cs="Arial"/>
          <w:b w:val="0"/>
          <w:sz w:val="24"/>
          <w:szCs w:val="24"/>
          <w:lang w:val="sr-Cyrl-BA"/>
        </w:rPr>
        <w:t>0</w:t>
      </w:r>
      <w:r w:rsidR="009F2161">
        <w:rPr>
          <w:rFonts w:cs="Arial"/>
          <w:b w:val="0"/>
          <w:sz w:val="24"/>
          <w:szCs w:val="24"/>
          <w:lang w:val="sr-Cyrl-BA"/>
        </w:rPr>
        <w:t xml:space="preserve"> </w:t>
      </w:r>
      <w:r w:rsidR="00754E75">
        <w:rPr>
          <w:rFonts w:cs="Arial"/>
          <w:b w:val="0"/>
          <w:sz w:val="24"/>
          <w:szCs w:val="24"/>
        </w:rPr>
        <w:t>000 спортиста,</w:t>
      </w:r>
      <w:r w:rsidR="00125B01">
        <w:rPr>
          <w:rFonts w:cs="Arial"/>
          <w:b w:val="0"/>
          <w:sz w:val="24"/>
          <w:szCs w:val="24"/>
        </w:rPr>
        <w:t xml:space="preserve"> гледаоца и рекреативаца што </w:t>
      </w:r>
      <w:r w:rsidR="00754E75">
        <w:rPr>
          <w:rFonts w:cs="Arial"/>
          <w:b w:val="0"/>
          <w:sz w:val="24"/>
          <w:szCs w:val="24"/>
        </w:rPr>
        <w:t>ЈП СЦ</w:t>
      </w:r>
      <w:r w:rsidR="00C90302">
        <w:rPr>
          <w:rFonts w:cs="Arial"/>
          <w:b w:val="0"/>
          <w:sz w:val="24"/>
          <w:szCs w:val="24"/>
        </w:rPr>
        <w:t xml:space="preserve"> ,,</w:t>
      </w:r>
      <w:r w:rsidR="009A0833">
        <w:rPr>
          <w:rFonts w:cs="Arial"/>
          <w:b w:val="0"/>
          <w:sz w:val="24"/>
          <w:szCs w:val="24"/>
        </w:rPr>
        <w:t>Servitium“</w:t>
      </w:r>
      <w:r w:rsidR="005777C3">
        <w:rPr>
          <w:rFonts w:cs="Arial"/>
          <w:b w:val="0"/>
          <w:sz w:val="24"/>
          <w:szCs w:val="24"/>
          <w:lang w:val="sr-Cyrl-RS"/>
        </w:rPr>
        <w:t xml:space="preserve"> </w:t>
      </w:r>
      <w:r w:rsidR="00E85F24">
        <w:rPr>
          <w:rFonts w:cs="Arial"/>
          <w:b w:val="0"/>
          <w:sz w:val="24"/>
          <w:szCs w:val="24"/>
          <w:lang w:val="sr-Cyrl-RS"/>
        </w:rPr>
        <w:t xml:space="preserve">Градишка </w:t>
      </w:r>
      <w:r w:rsidR="00125B01">
        <w:rPr>
          <w:rFonts w:cs="Arial"/>
          <w:b w:val="0"/>
          <w:sz w:val="24"/>
          <w:szCs w:val="24"/>
        </w:rPr>
        <w:t>даје подстрек да још више ради</w:t>
      </w:r>
      <w:r w:rsidR="00754E75">
        <w:rPr>
          <w:rFonts w:cs="Arial"/>
          <w:b w:val="0"/>
          <w:sz w:val="24"/>
          <w:szCs w:val="24"/>
        </w:rPr>
        <w:t xml:space="preserve"> у техничком и организационом смислу.</w:t>
      </w:r>
    </w:p>
    <w:p w14:paraId="617094A8" w14:textId="77777777" w:rsidR="00C26E84" w:rsidRDefault="00C26E84" w:rsidP="00812D47">
      <w:pPr>
        <w:pStyle w:val="Heading1"/>
        <w:numPr>
          <w:ilvl w:val="0"/>
          <w:numId w:val="0"/>
        </w:numPr>
      </w:pPr>
    </w:p>
    <w:p w14:paraId="3703EE50" w14:textId="77777777" w:rsidR="001C3D5A" w:rsidRPr="001C3D5A" w:rsidRDefault="001C3D5A" w:rsidP="001C3D5A"/>
    <w:p w14:paraId="4D6D46E7" w14:textId="77777777" w:rsidR="009F2161" w:rsidRDefault="009F2161" w:rsidP="00F76428">
      <w:pPr>
        <w:pStyle w:val="Heading1"/>
        <w:numPr>
          <w:ilvl w:val="0"/>
          <w:numId w:val="0"/>
        </w:numPr>
        <w:rPr>
          <w:lang w:val="sr-Cyrl-BA"/>
        </w:rPr>
      </w:pPr>
    </w:p>
    <w:p w14:paraId="2CDA4184" w14:textId="258DD691" w:rsidR="00EE4273" w:rsidRDefault="008476FD" w:rsidP="00F76428">
      <w:pPr>
        <w:pStyle w:val="Heading1"/>
        <w:numPr>
          <w:ilvl w:val="0"/>
          <w:numId w:val="0"/>
        </w:numPr>
      </w:pPr>
      <w:r>
        <w:t>9. Ф</w:t>
      </w:r>
      <w:r w:rsidR="005D7F13" w:rsidRPr="001A177B">
        <w:t>ИНАНСИЈСКИ ПОКАЗАТЕЉИ</w:t>
      </w:r>
    </w:p>
    <w:p w14:paraId="4C101F3F" w14:textId="77777777" w:rsidR="00812D47" w:rsidRDefault="00812D47" w:rsidP="00812D47"/>
    <w:p w14:paraId="218B99DE" w14:textId="77777777" w:rsidR="00812D47" w:rsidRPr="00812D47" w:rsidRDefault="00812D47" w:rsidP="00812D47"/>
    <w:p w14:paraId="039A954C" w14:textId="77777777" w:rsidR="005D7F13" w:rsidRPr="0071570F" w:rsidRDefault="005D7F13" w:rsidP="005D7F13">
      <w:pPr>
        <w:jc w:val="both"/>
        <w:rPr>
          <w:rFonts w:ascii="Arial" w:hAnsi="Arial" w:cs="Arial"/>
          <w:color w:val="000000"/>
          <w:lang w:val="sr-Cyrl-BA"/>
        </w:rPr>
      </w:pPr>
      <w:r w:rsidRPr="001C7720">
        <w:rPr>
          <w:rFonts w:ascii="Arial" w:hAnsi="Arial" w:cs="Arial"/>
          <w:color w:val="000000"/>
          <w:lang w:val="sr-Cyrl-BA"/>
        </w:rPr>
        <w:t xml:space="preserve">Табела </w:t>
      </w:r>
      <w:r>
        <w:rPr>
          <w:rFonts w:ascii="Arial" w:hAnsi="Arial" w:cs="Arial"/>
          <w:color w:val="000000"/>
          <w:lang w:val="sr-Cyrl-BA"/>
        </w:rPr>
        <w:t>3</w:t>
      </w:r>
      <w:r w:rsidRPr="001C7720">
        <w:rPr>
          <w:rFonts w:ascii="Arial" w:hAnsi="Arial" w:cs="Arial"/>
          <w:color w:val="000000"/>
          <w:lang w:val="sr-Cyrl-BA"/>
        </w:rPr>
        <w:t xml:space="preserve">. </w:t>
      </w:r>
      <w:r>
        <w:rPr>
          <w:rFonts w:ascii="Arial" w:hAnsi="Arial" w:cs="Arial"/>
          <w:color w:val="000000"/>
          <w:lang w:val="sr-Cyrl-BA"/>
        </w:rPr>
        <w:t>Структура прихода</w:t>
      </w:r>
    </w:p>
    <w:tbl>
      <w:tblPr>
        <w:tblStyle w:val="LightGrid-Accent11"/>
        <w:tblW w:w="9854" w:type="dxa"/>
        <w:tblLayout w:type="fixed"/>
        <w:tblLook w:val="04A0" w:firstRow="1" w:lastRow="0" w:firstColumn="1" w:lastColumn="0" w:noHBand="0" w:noVBand="1"/>
      </w:tblPr>
      <w:tblGrid>
        <w:gridCol w:w="675"/>
        <w:gridCol w:w="3143"/>
        <w:gridCol w:w="2126"/>
        <w:gridCol w:w="2268"/>
        <w:gridCol w:w="1642"/>
      </w:tblGrid>
      <w:tr w:rsidR="005D7F13" w:rsidRPr="006F316F" w14:paraId="520AA135" w14:textId="77777777" w:rsidTr="00E44A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</w:tcPr>
          <w:p w14:paraId="5C5E2833" w14:textId="77777777" w:rsidR="005D7F13" w:rsidRPr="00754E75" w:rsidRDefault="005D7F13" w:rsidP="00797272">
            <w:pPr>
              <w:jc w:val="center"/>
              <w:rPr>
                <w:rFonts w:ascii="Arial" w:hAnsi="Arial" w:cs="Arial"/>
                <w:bCs w:val="0"/>
                <w:color w:val="000000"/>
                <w:sz w:val="20"/>
                <w:szCs w:val="20"/>
                <w:lang w:val="sr-Cyrl-BA"/>
              </w:rPr>
            </w:pPr>
            <w:r w:rsidRPr="00754E75">
              <w:rPr>
                <w:rFonts w:ascii="Arial" w:hAnsi="Arial" w:cs="Arial"/>
                <w:bCs w:val="0"/>
                <w:color w:val="000000"/>
                <w:sz w:val="20"/>
                <w:szCs w:val="20"/>
                <w:lang w:val="sr-Cyrl-BA"/>
              </w:rPr>
              <w:t>Ред. бр.</w:t>
            </w:r>
          </w:p>
        </w:tc>
        <w:tc>
          <w:tcPr>
            <w:tcW w:w="3143" w:type="dxa"/>
            <w:vAlign w:val="center"/>
          </w:tcPr>
          <w:p w14:paraId="23391115" w14:textId="77777777" w:rsidR="005D7F13" w:rsidRPr="00754E75" w:rsidRDefault="005D7F13" w:rsidP="007972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</w:pPr>
            <w:r w:rsidRPr="00754E75"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  <w:t>Приходи</w:t>
            </w:r>
          </w:p>
        </w:tc>
        <w:tc>
          <w:tcPr>
            <w:tcW w:w="2126" w:type="dxa"/>
            <w:vAlign w:val="center"/>
          </w:tcPr>
          <w:p w14:paraId="7ADD251E" w14:textId="77777777" w:rsidR="00E44A9A" w:rsidRDefault="00B006FA" w:rsidP="00B006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</w:pPr>
            <w:r w:rsidRPr="00754E75"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  <w:t>01.01. - 30.06.</w:t>
            </w:r>
          </w:p>
          <w:p w14:paraId="5F512353" w14:textId="10E5E610" w:rsidR="005D7F13" w:rsidRPr="00754E75" w:rsidRDefault="00B006FA" w:rsidP="00B006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</w:pPr>
            <w:r w:rsidRPr="00754E75">
              <w:rPr>
                <w:rFonts w:ascii="Arial" w:hAnsi="Arial" w:cs="Arial"/>
                <w:bCs w:val="0"/>
                <w:sz w:val="22"/>
                <w:szCs w:val="22"/>
                <w:lang w:val="sr-Cyrl-BA"/>
              </w:rPr>
              <w:t>202</w:t>
            </w:r>
            <w:r>
              <w:rPr>
                <w:rFonts w:ascii="Arial" w:hAnsi="Arial" w:cs="Arial"/>
                <w:bCs w:val="0"/>
                <w:sz w:val="22"/>
                <w:szCs w:val="22"/>
              </w:rPr>
              <w:t>5</w:t>
            </w:r>
            <w:r w:rsidRPr="00754E75"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  <w:t>. год</w:t>
            </w:r>
          </w:p>
        </w:tc>
        <w:tc>
          <w:tcPr>
            <w:tcW w:w="2268" w:type="dxa"/>
            <w:vAlign w:val="center"/>
          </w:tcPr>
          <w:p w14:paraId="3CD01C2F" w14:textId="77777777" w:rsidR="00E44A9A" w:rsidRDefault="00E44A9A" w:rsidP="00E44A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  <w:t xml:space="preserve">01.01. - </w:t>
            </w:r>
            <w:r w:rsidR="005D7F13" w:rsidRPr="00754E75"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  <w:t>30.06.</w:t>
            </w:r>
          </w:p>
          <w:p w14:paraId="46C5190B" w14:textId="16D6065A" w:rsidR="005D7F13" w:rsidRPr="00754E75" w:rsidRDefault="005D7F13" w:rsidP="00E44A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</w:pPr>
            <w:r w:rsidRPr="00754E75">
              <w:rPr>
                <w:rFonts w:ascii="Arial" w:hAnsi="Arial" w:cs="Arial"/>
                <w:bCs w:val="0"/>
                <w:sz w:val="22"/>
                <w:szCs w:val="22"/>
                <w:lang w:val="sr-Cyrl-BA"/>
              </w:rPr>
              <w:t>202</w:t>
            </w:r>
            <w:r w:rsidR="00B006FA">
              <w:rPr>
                <w:rFonts w:ascii="Arial" w:hAnsi="Arial" w:cs="Arial"/>
                <w:bCs w:val="0"/>
                <w:sz w:val="22"/>
                <w:szCs w:val="22"/>
              </w:rPr>
              <w:t>6</w:t>
            </w:r>
            <w:r w:rsidRPr="00754E75"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  <w:t>. год.</w:t>
            </w:r>
          </w:p>
        </w:tc>
        <w:tc>
          <w:tcPr>
            <w:tcW w:w="1642" w:type="dxa"/>
            <w:vAlign w:val="center"/>
          </w:tcPr>
          <w:p w14:paraId="125E986F" w14:textId="77777777" w:rsidR="005D7F13" w:rsidRPr="00754E75" w:rsidRDefault="005D7F13" w:rsidP="007972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color w:val="FFFFFF" w:themeColor="background1"/>
                <w:sz w:val="22"/>
                <w:szCs w:val="22"/>
                <w:lang w:val="sr-Cyrl-BA"/>
              </w:rPr>
            </w:pPr>
            <w:r w:rsidRPr="00754E75"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  <w:t>Индекс</w:t>
            </w:r>
          </w:p>
        </w:tc>
      </w:tr>
      <w:tr w:rsidR="00B006FA" w:rsidRPr="00754E75" w14:paraId="4F90E4BC" w14:textId="77777777" w:rsidTr="00E44A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7CD741A5" w14:textId="77777777" w:rsidR="00B006FA" w:rsidRPr="000D7BFA" w:rsidRDefault="00B006FA" w:rsidP="00B006FA">
            <w:pPr>
              <w:pStyle w:val="ListParagraph"/>
              <w:numPr>
                <w:ilvl w:val="0"/>
                <w:numId w:val="7"/>
              </w:numPr>
              <w:ind w:left="226" w:hanging="113"/>
              <w:jc w:val="center"/>
              <w:rPr>
                <w:rFonts w:ascii="Arial" w:hAnsi="Arial" w:cs="Arial"/>
                <w:b w:val="0"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143" w:type="dxa"/>
          </w:tcPr>
          <w:p w14:paraId="68FE5D83" w14:textId="77777777" w:rsidR="00B006FA" w:rsidRPr="000D7BFA" w:rsidRDefault="00B006FA" w:rsidP="00B006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</w:pPr>
            <w:r w:rsidRPr="000D7BFA"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  <w:t>УКУПНИ ПРИХОДИ</w:t>
            </w:r>
          </w:p>
        </w:tc>
        <w:tc>
          <w:tcPr>
            <w:tcW w:w="2126" w:type="dxa"/>
          </w:tcPr>
          <w:p w14:paraId="01564D20" w14:textId="0A7FEC9B" w:rsidR="00B006FA" w:rsidRPr="000D7BFA" w:rsidRDefault="00B006FA" w:rsidP="00B006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sr-Cyrl-RS"/>
              </w:rPr>
              <w:t xml:space="preserve">         </w:t>
            </w:r>
            <w:r w:rsidR="00E44A9A">
              <w:rPr>
                <w:rFonts w:ascii="Arial" w:hAnsi="Arial" w:cs="Arial"/>
                <w:bCs/>
                <w:color w:val="000000"/>
                <w:sz w:val="22"/>
                <w:szCs w:val="22"/>
                <w:lang w:val="sr-Cyrl-RS"/>
              </w:rPr>
              <w:t xml:space="preserve">    </w:t>
            </w:r>
            <w:r w:rsidRPr="000D7B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334 980,00</w:t>
            </w:r>
          </w:p>
        </w:tc>
        <w:tc>
          <w:tcPr>
            <w:tcW w:w="2268" w:type="dxa"/>
          </w:tcPr>
          <w:p w14:paraId="66D972A1" w14:textId="39DCD103" w:rsidR="00B006FA" w:rsidRPr="000D7BFA" w:rsidRDefault="00B006FA" w:rsidP="00B006F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D7B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38 710,00</w:t>
            </w:r>
          </w:p>
        </w:tc>
        <w:tc>
          <w:tcPr>
            <w:tcW w:w="1642" w:type="dxa"/>
          </w:tcPr>
          <w:p w14:paraId="3F0F788F" w14:textId="0727B232" w:rsidR="00B006FA" w:rsidRPr="000D7BFA" w:rsidRDefault="00B006FA" w:rsidP="00B006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101.11</w:t>
            </w:r>
          </w:p>
        </w:tc>
      </w:tr>
      <w:tr w:rsidR="00B006FA" w:rsidRPr="00754E75" w14:paraId="1E188D2B" w14:textId="77777777" w:rsidTr="00E44A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04A3D186" w14:textId="77777777" w:rsidR="00B006FA" w:rsidRPr="000D7BFA" w:rsidRDefault="00B006FA" w:rsidP="00B006FA">
            <w:pPr>
              <w:pStyle w:val="ListParagraph"/>
              <w:numPr>
                <w:ilvl w:val="0"/>
                <w:numId w:val="7"/>
              </w:numPr>
              <w:ind w:left="226" w:hanging="113"/>
              <w:jc w:val="center"/>
              <w:rPr>
                <w:rFonts w:ascii="Arial" w:hAnsi="Arial" w:cs="Arial"/>
                <w:b w:val="0"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143" w:type="dxa"/>
          </w:tcPr>
          <w:p w14:paraId="1BA9B143" w14:textId="4D1EE940" w:rsidR="00B006FA" w:rsidRPr="000D7BFA" w:rsidRDefault="00B006FA" w:rsidP="00B006F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  <w:t>Приходи из буџета града</w:t>
            </w:r>
          </w:p>
        </w:tc>
        <w:tc>
          <w:tcPr>
            <w:tcW w:w="2126" w:type="dxa"/>
          </w:tcPr>
          <w:p w14:paraId="580217ED" w14:textId="10DA2BA0" w:rsidR="00B006FA" w:rsidRPr="000D7BFA" w:rsidRDefault="00B006FA" w:rsidP="00B006F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D7B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169 999,00</w:t>
            </w:r>
          </w:p>
        </w:tc>
        <w:tc>
          <w:tcPr>
            <w:tcW w:w="2268" w:type="dxa"/>
          </w:tcPr>
          <w:p w14:paraId="635CCEF7" w14:textId="77777777" w:rsidR="00B006FA" w:rsidRPr="000D7BFA" w:rsidRDefault="00B006FA" w:rsidP="00B006F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D7B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169 999,00</w:t>
            </w:r>
          </w:p>
        </w:tc>
        <w:tc>
          <w:tcPr>
            <w:tcW w:w="1642" w:type="dxa"/>
          </w:tcPr>
          <w:p w14:paraId="7A7CBAD6" w14:textId="5306DB41" w:rsidR="00B006FA" w:rsidRPr="000D7BFA" w:rsidRDefault="00D63096" w:rsidP="00B006F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100.</w:t>
            </w:r>
            <w:r w:rsidR="00B006FA" w:rsidRPr="000D7B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B006FA" w:rsidRPr="00754E75" w14:paraId="45EBBED4" w14:textId="77777777" w:rsidTr="00E44A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2EEC73FA" w14:textId="77777777" w:rsidR="00B006FA" w:rsidRPr="000D7BFA" w:rsidRDefault="00B006FA" w:rsidP="00B006FA">
            <w:pPr>
              <w:pStyle w:val="ListParagraph"/>
              <w:numPr>
                <w:ilvl w:val="0"/>
                <w:numId w:val="7"/>
              </w:numPr>
              <w:ind w:left="226" w:hanging="113"/>
              <w:jc w:val="center"/>
              <w:rPr>
                <w:rFonts w:ascii="Arial" w:hAnsi="Arial" w:cs="Arial"/>
                <w:b w:val="0"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143" w:type="dxa"/>
          </w:tcPr>
          <w:p w14:paraId="402A10FE" w14:textId="18061C4D" w:rsidR="00B006FA" w:rsidRPr="000D7BFA" w:rsidRDefault="00055FE5" w:rsidP="00B006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  <w:t>П</w:t>
            </w:r>
            <w:bookmarkStart w:id="5" w:name="_GoBack"/>
            <w:bookmarkEnd w:id="5"/>
            <w:r w:rsidR="00B006FA"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  <w:t>риходи од донација</w:t>
            </w:r>
          </w:p>
        </w:tc>
        <w:tc>
          <w:tcPr>
            <w:tcW w:w="2126" w:type="dxa"/>
          </w:tcPr>
          <w:p w14:paraId="28DAAB94" w14:textId="1CC85F69" w:rsidR="00B006FA" w:rsidRPr="000D7BFA" w:rsidRDefault="00B006FA" w:rsidP="00B006F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D7B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5 020,00</w:t>
            </w:r>
          </w:p>
        </w:tc>
        <w:tc>
          <w:tcPr>
            <w:tcW w:w="2268" w:type="dxa"/>
          </w:tcPr>
          <w:p w14:paraId="67F5154B" w14:textId="57DFEE13" w:rsidR="00B006FA" w:rsidRPr="000D7BFA" w:rsidRDefault="00B006FA" w:rsidP="00B006F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7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sr-Cyrl-RS"/>
              </w:rPr>
              <w:t>50</w:t>
            </w:r>
            <w:r w:rsidRPr="000D7B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42" w:type="dxa"/>
          </w:tcPr>
          <w:p w14:paraId="403ED7DB" w14:textId="7443857D" w:rsidR="00B006FA" w:rsidRPr="000D7BFA" w:rsidRDefault="00D63096" w:rsidP="00B006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149.</w:t>
            </w:r>
            <w:r w:rsidR="00B006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50</w:t>
            </w:r>
          </w:p>
        </w:tc>
      </w:tr>
      <w:tr w:rsidR="00B006FA" w:rsidRPr="00754E75" w14:paraId="0DBCFE62" w14:textId="77777777" w:rsidTr="00E44A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0004B5CB" w14:textId="77777777" w:rsidR="00B006FA" w:rsidRPr="000D7BFA" w:rsidRDefault="00B006FA" w:rsidP="00B006FA">
            <w:pPr>
              <w:pStyle w:val="ListParagraph"/>
              <w:numPr>
                <w:ilvl w:val="0"/>
                <w:numId w:val="7"/>
              </w:numPr>
              <w:ind w:left="226" w:hanging="113"/>
              <w:jc w:val="center"/>
              <w:rPr>
                <w:rFonts w:ascii="Arial" w:hAnsi="Arial" w:cs="Arial"/>
                <w:b w:val="0"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143" w:type="dxa"/>
          </w:tcPr>
          <w:p w14:paraId="4FBEDA01" w14:textId="48E68C17" w:rsidR="00B006FA" w:rsidRPr="000D7BFA" w:rsidRDefault="00B006FA" w:rsidP="00B006F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  <w:t>Приходи од закупнина</w:t>
            </w:r>
          </w:p>
        </w:tc>
        <w:tc>
          <w:tcPr>
            <w:tcW w:w="2126" w:type="dxa"/>
          </w:tcPr>
          <w:p w14:paraId="67BE271D" w14:textId="4E010128" w:rsidR="00B006FA" w:rsidRPr="000D7BFA" w:rsidRDefault="00B006FA" w:rsidP="00B006F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D7B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65 439,00</w:t>
            </w:r>
          </w:p>
        </w:tc>
        <w:tc>
          <w:tcPr>
            <w:tcW w:w="2268" w:type="dxa"/>
          </w:tcPr>
          <w:p w14:paraId="04EF6791" w14:textId="64F6311F" w:rsidR="00B006FA" w:rsidRPr="000D7BFA" w:rsidRDefault="00B006FA" w:rsidP="00B006F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70 864,00</w:t>
            </w:r>
          </w:p>
        </w:tc>
        <w:tc>
          <w:tcPr>
            <w:tcW w:w="1642" w:type="dxa"/>
          </w:tcPr>
          <w:p w14:paraId="6F64EBF5" w14:textId="058B3847" w:rsidR="00B006FA" w:rsidRPr="000D7BFA" w:rsidRDefault="00D63096" w:rsidP="00B006F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108.</w:t>
            </w:r>
            <w:r w:rsidR="00B006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29</w:t>
            </w:r>
          </w:p>
        </w:tc>
      </w:tr>
      <w:tr w:rsidR="00B006FA" w:rsidRPr="00754E75" w14:paraId="4F8394F3" w14:textId="77777777" w:rsidTr="00E44A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2677AA21" w14:textId="77777777" w:rsidR="00B006FA" w:rsidRPr="000D7BFA" w:rsidRDefault="00B006FA" w:rsidP="00B006FA">
            <w:pPr>
              <w:rPr>
                <w:rFonts w:ascii="Arial" w:hAnsi="Arial" w:cs="Arial"/>
                <w:b w:val="0"/>
                <w:color w:val="000000"/>
                <w:sz w:val="22"/>
                <w:szCs w:val="22"/>
                <w:lang w:val="sr-Cyrl-BA"/>
              </w:rPr>
            </w:pPr>
            <w:r w:rsidRPr="000D7BFA">
              <w:rPr>
                <w:rFonts w:ascii="Arial" w:hAnsi="Arial" w:cs="Arial"/>
                <w:b w:val="0"/>
                <w:color w:val="000000"/>
                <w:sz w:val="22"/>
                <w:szCs w:val="22"/>
                <w:lang w:val="sr-Cyrl-BA"/>
              </w:rPr>
              <w:t>5.</w:t>
            </w:r>
          </w:p>
        </w:tc>
        <w:tc>
          <w:tcPr>
            <w:tcW w:w="3143" w:type="dxa"/>
          </w:tcPr>
          <w:p w14:paraId="57C67420" w14:textId="75573C4A" w:rsidR="00B006FA" w:rsidRPr="000D7BFA" w:rsidRDefault="00B006FA" w:rsidP="00B006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  <w:t>Отпис донација  Владе РС у износу амортизације</w:t>
            </w:r>
          </w:p>
        </w:tc>
        <w:tc>
          <w:tcPr>
            <w:tcW w:w="2126" w:type="dxa"/>
          </w:tcPr>
          <w:p w14:paraId="7361DC0B" w14:textId="17963659" w:rsidR="00B006FA" w:rsidRPr="000D7BFA" w:rsidRDefault="00B006FA" w:rsidP="00B006F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D7B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94 522,00</w:t>
            </w:r>
          </w:p>
        </w:tc>
        <w:tc>
          <w:tcPr>
            <w:tcW w:w="2268" w:type="dxa"/>
          </w:tcPr>
          <w:p w14:paraId="0C438BD5" w14:textId="40CFD1DC" w:rsidR="00B006FA" w:rsidRPr="000D7BFA" w:rsidRDefault="00B006FA" w:rsidP="00B006F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90 347</w:t>
            </w:r>
            <w:r w:rsidRPr="000D7B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42" w:type="dxa"/>
          </w:tcPr>
          <w:p w14:paraId="16582B58" w14:textId="516DFAE8" w:rsidR="00B006FA" w:rsidRPr="000D7BFA" w:rsidRDefault="00D63096" w:rsidP="00B006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95.</w:t>
            </w:r>
            <w:r w:rsidR="00B006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58</w:t>
            </w:r>
          </w:p>
        </w:tc>
      </w:tr>
    </w:tbl>
    <w:p w14:paraId="4E624D60" w14:textId="77777777" w:rsidR="006B0121" w:rsidRDefault="006B0121" w:rsidP="005D7F13">
      <w:pPr>
        <w:jc w:val="both"/>
        <w:rPr>
          <w:rFonts w:ascii="Arial" w:hAnsi="Arial" w:cs="Arial"/>
          <w:color w:val="000000"/>
          <w:lang w:val="sr-Cyrl-BA"/>
        </w:rPr>
      </w:pPr>
    </w:p>
    <w:p w14:paraId="2C3F39E9" w14:textId="77777777" w:rsidR="005D7F13" w:rsidRPr="00754E75" w:rsidRDefault="005D7F13" w:rsidP="005D7F13">
      <w:pPr>
        <w:jc w:val="both"/>
        <w:rPr>
          <w:rFonts w:ascii="Arial" w:hAnsi="Arial" w:cs="Arial"/>
          <w:color w:val="000000"/>
          <w:lang w:val="sr-Cyrl-BA"/>
        </w:rPr>
      </w:pPr>
      <w:r w:rsidRPr="00754E75">
        <w:rPr>
          <w:rFonts w:ascii="Arial" w:hAnsi="Arial" w:cs="Arial"/>
          <w:color w:val="000000"/>
          <w:lang w:val="sr-Cyrl-BA"/>
        </w:rPr>
        <w:t>Табела 4. Структура расхода</w:t>
      </w:r>
    </w:p>
    <w:tbl>
      <w:tblPr>
        <w:tblStyle w:val="LightGrid-Accent11"/>
        <w:tblW w:w="9854" w:type="dxa"/>
        <w:tblLayout w:type="fixed"/>
        <w:tblLook w:val="04A0" w:firstRow="1" w:lastRow="0" w:firstColumn="1" w:lastColumn="0" w:noHBand="0" w:noVBand="1"/>
      </w:tblPr>
      <w:tblGrid>
        <w:gridCol w:w="675"/>
        <w:gridCol w:w="3284"/>
        <w:gridCol w:w="2075"/>
        <w:gridCol w:w="2178"/>
        <w:gridCol w:w="1642"/>
      </w:tblGrid>
      <w:tr w:rsidR="005D7F13" w:rsidRPr="00754E75" w14:paraId="0240FFC5" w14:textId="77777777" w:rsidTr="00E44A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</w:tcPr>
          <w:p w14:paraId="109D77EA" w14:textId="77777777" w:rsidR="005D7F13" w:rsidRPr="00754E75" w:rsidRDefault="005D7F13" w:rsidP="00797272">
            <w:pPr>
              <w:jc w:val="center"/>
              <w:rPr>
                <w:rFonts w:ascii="Arial" w:hAnsi="Arial" w:cs="Arial"/>
                <w:bCs w:val="0"/>
                <w:color w:val="000000"/>
                <w:sz w:val="20"/>
                <w:szCs w:val="20"/>
                <w:lang w:val="sr-Cyrl-BA"/>
              </w:rPr>
            </w:pPr>
            <w:r w:rsidRPr="00754E75">
              <w:rPr>
                <w:rFonts w:ascii="Arial" w:hAnsi="Arial" w:cs="Arial"/>
                <w:bCs w:val="0"/>
                <w:color w:val="000000"/>
                <w:sz w:val="20"/>
                <w:szCs w:val="20"/>
                <w:lang w:val="sr-Cyrl-BA"/>
              </w:rPr>
              <w:t>Ред. бр.</w:t>
            </w:r>
          </w:p>
        </w:tc>
        <w:tc>
          <w:tcPr>
            <w:tcW w:w="3284" w:type="dxa"/>
            <w:vAlign w:val="center"/>
          </w:tcPr>
          <w:p w14:paraId="040DFE70" w14:textId="77777777" w:rsidR="005D7F13" w:rsidRPr="00754E75" w:rsidRDefault="005D7F13" w:rsidP="007972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</w:pPr>
            <w:r w:rsidRPr="00754E75"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  <w:t>Расходи</w:t>
            </w:r>
          </w:p>
        </w:tc>
        <w:tc>
          <w:tcPr>
            <w:tcW w:w="2075" w:type="dxa"/>
            <w:vAlign w:val="center"/>
          </w:tcPr>
          <w:p w14:paraId="39BD1547" w14:textId="42324404" w:rsidR="00E44A9A" w:rsidRDefault="00E44A9A" w:rsidP="00B006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  <w:t xml:space="preserve">01.01. -  </w:t>
            </w:r>
            <w:r w:rsidR="00B006FA" w:rsidRPr="00754E75"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  <w:t>30.06.</w:t>
            </w:r>
          </w:p>
          <w:p w14:paraId="27E6CB88" w14:textId="25E61A4A" w:rsidR="005D7F13" w:rsidRPr="00754E75" w:rsidRDefault="00B006FA" w:rsidP="00B006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</w:pPr>
            <w:r w:rsidRPr="00754E75">
              <w:rPr>
                <w:rFonts w:ascii="Arial" w:hAnsi="Arial" w:cs="Arial"/>
                <w:bCs w:val="0"/>
                <w:sz w:val="22"/>
                <w:szCs w:val="22"/>
                <w:lang w:val="sr-Cyrl-BA"/>
              </w:rPr>
              <w:t>202</w:t>
            </w:r>
            <w:r>
              <w:rPr>
                <w:rFonts w:ascii="Arial" w:hAnsi="Arial" w:cs="Arial"/>
                <w:bCs w:val="0"/>
                <w:sz w:val="22"/>
                <w:szCs w:val="22"/>
              </w:rPr>
              <w:t>5</w:t>
            </w:r>
            <w:r w:rsidRPr="00754E75"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  <w:t>. год.</w:t>
            </w:r>
          </w:p>
        </w:tc>
        <w:tc>
          <w:tcPr>
            <w:tcW w:w="2178" w:type="dxa"/>
            <w:vAlign w:val="center"/>
          </w:tcPr>
          <w:p w14:paraId="34414B4C" w14:textId="2BBE64EB" w:rsidR="00E44A9A" w:rsidRDefault="00E44A9A" w:rsidP="00B006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  <w:t xml:space="preserve">01.01. - </w:t>
            </w:r>
            <w:r w:rsidR="005D7F13" w:rsidRPr="00754E75"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  <w:t>30.06.</w:t>
            </w:r>
          </w:p>
          <w:p w14:paraId="5C1AE6C3" w14:textId="47F264FF" w:rsidR="005D7F13" w:rsidRPr="00754E75" w:rsidRDefault="005D7F13" w:rsidP="00B006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</w:pPr>
            <w:r w:rsidRPr="00754E75">
              <w:rPr>
                <w:rFonts w:ascii="Arial" w:hAnsi="Arial" w:cs="Arial"/>
                <w:bCs w:val="0"/>
                <w:sz w:val="22"/>
                <w:szCs w:val="22"/>
                <w:lang w:val="sr-Cyrl-BA"/>
              </w:rPr>
              <w:t>202</w:t>
            </w:r>
            <w:r w:rsidR="006E7F1C">
              <w:rPr>
                <w:rFonts w:ascii="Arial" w:hAnsi="Arial" w:cs="Arial"/>
                <w:bCs w:val="0"/>
                <w:sz w:val="22"/>
                <w:szCs w:val="22"/>
              </w:rPr>
              <w:t>6</w:t>
            </w:r>
            <w:r w:rsidRPr="00754E75"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  <w:t>. год.</w:t>
            </w:r>
          </w:p>
        </w:tc>
        <w:tc>
          <w:tcPr>
            <w:tcW w:w="1642" w:type="dxa"/>
            <w:vAlign w:val="center"/>
          </w:tcPr>
          <w:p w14:paraId="0F13B630" w14:textId="77777777" w:rsidR="005D7F13" w:rsidRPr="00754E75" w:rsidRDefault="005D7F13" w:rsidP="007972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</w:pPr>
            <w:r w:rsidRPr="00754E75">
              <w:rPr>
                <w:rFonts w:ascii="Arial" w:hAnsi="Arial" w:cs="Arial"/>
                <w:bCs w:val="0"/>
                <w:color w:val="000000"/>
                <w:sz w:val="22"/>
                <w:szCs w:val="22"/>
                <w:lang w:val="sr-Cyrl-BA"/>
              </w:rPr>
              <w:t>Индекс</w:t>
            </w:r>
          </w:p>
        </w:tc>
      </w:tr>
      <w:tr w:rsidR="00B006FA" w:rsidRPr="00754E75" w14:paraId="7539267E" w14:textId="77777777" w:rsidTr="00E44A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12A0E21D" w14:textId="77777777" w:rsidR="00B006FA" w:rsidRPr="000D7BFA" w:rsidRDefault="00B006FA" w:rsidP="00B006FA">
            <w:pPr>
              <w:pStyle w:val="ListParagraph"/>
              <w:numPr>
                <w:ilvl w:val="0"/>
                <w:numId w:val="8"/>
              </w:numPr>
              <w:ind w:left="226" w:hanging="113"/>
              <w:jc w:val="center"/>
              <w:rPr>
                <w:rFonts w:ascii="Arial" w:hAnsi="Arial" w:cs="Arial"/>
                <w:b w:val="0"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284" w:type="dxa"/>
          </w:tcPr>
          <w:p w14:paraId="410F3932" w14:textId="77777777" w:rsidR="00B006FA" w:rsidRPr="000D7BFA" w:rsidRDefault="00B006FA" w:rsidP="00B006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</w:pPr>
            <w:r w:rsidRPr="000D7BFA"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  <w:t>УКУПНИ РАСХОДИ</w:t>
            </w:r>
          </w:p>
        </w:tc>
        <w:tc>
          <w:tcPr>
            <w:tcW w:w="2075" w:type="dxa"/>
          </w:tcPr>
          <w:p w14:paraId="001208A9" w14:textId="68A49E8B" w:rsidR="00B006FA" w:rsidRPr="000D7BFA" w:rsidRDefault="00B006FA" w:rsidP="00B006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sr-Cyrl-RS"/>
              </w:rPr>
              <w:t xml:space="preserve">        </w:t>
            </w:r>
            <w:r w:rsidR="00E44A9A">
              <w:rPr>
                <w:rFonts w:ascii="Arial" w:hAnsi="Arial" w:cs="Arial"/>
                <w:bCs/>
                <w:color w:val="000000"/>
                <w:sz w:val="22"/>
                <w:szCs w:val="22"/>
                <w:lang w:val="sr-Cyrl-RS"/>
              </w:rPr>
              <w:t xml:space="preserve">  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sr-Cyrl-RS"/>
              </w:rPr>
              <w:t xml:space="preserve"> </w:t>
            </w:r>
            <w:r w:rsidR="006E7F1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331 917,00</w:t>
            </w:r>
          </w:p>
        </w:tc>
        <w:tc>
          <w:tcPr>
            <w:tcW w:w="2178" w:type="dxa"/>
          </w:tcPr>
          <w:p w14:paraId="4EE2F889" w14:textId="3207090C" w:rsidR="00B006FA" w:rsidRPr="006E7F1C" w:rsidRDefault="006E7F1C" w:rsidP="00B006F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sr-Cyrl-RS"/>
              </w:rPr>
              <w:t>335 411,00</w:t>
            </w:r>
          </w:p>
        </w:tc>
        <w:tc>
          <w:tcPr>
            <w:tcW w:w="1642" w:type="dxa"/>
          </w:tcPr>
          <w:p w14:paraId="74658200" w14:textId="3BFECEAC" w:rsidR="00B006FA" w:rsidRPr="000D7BFA" w:rsidRDefault="00E44A9A" w:rsidP="00B006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  <w:t>101,05</w:t>
            </w:r>
          </w:p>
        </w:tc>
      </w:tr>
      <w:tr w:rsidR="00B006FA" w:rsidRPr="00754E75" w14:paraId="5F076612" w14:textId="77777777" w:rsidTr="00E44A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2C86B094" w14:textId="77777777" w:rsidR="00B006FA" w:rsidRPr="000D7BFA" w:rsidRDefault="00B006FA" w:rsidP="00B006FA">
            <w:pPr>
              <w:pStyle w:val="ListParagraph"/>
              <w:numPr>
                <w:ilvl w:val="0"/>
                <w:numId w:val="8"/>
              </w:numPr>
              <w:ind w:left="226" w:hanging="113"/>
              <w:jc w:val="center"/>
              <w:rPr>
                <w:rFonts w:ascii="Arial" w:hAnsi="Arial" w:cs="Arial"/>
                <w:b w:val="0"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284" w:type="dxa"/>
          </w:tcPr>
          <w:p w14:paraId="4630DA88" w14:textId="77777777" w:rsidR="00B006FA" w:rsidRPr="000D7BFA" w:rsidRDefault="00B006FA" w:rsidP="00B006F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D7BFA"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  <w:t>Бруто лд,топл.обр.те остали лич.расх.радника и физ.лица</w:t>
            </w:r>
          </w:p>
        </w:tc>
        <w:tc>
          <w:tcPr>
            <w:tcW w:w="2075" w:type="dxa"/>
          </w:tcPr>
          <w:p w14:paraId="5B3C7928" w14:textId="6CF7F1F5" w:rsidR="00B006FA" w:rsidRPr="000D7BFA" w:rsidRDefault="00E44A9A" w:rsidP="00B006F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142 912</w:t>
            </w:r>
            <w:r w:rsidR="00B006FA" w:rsidRPr="000D7B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178" w:type="dxa"/>
          </w:tcPr>
          <w:p w14:paraId="3A00E6FF" w14:textId="7F0A3ECF" w:rsidR="00B006FA" w:rsidRPr="006E7F1C" w:rsidRDefault="00E44A9A" w:rsidP="00B006F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sr-Cyrl-RS"/>
              </w:rPr>
              <w:t>141 954,00</w:t>
            </w:r>
          </w:p>
        </w:tc>
        <w:tc>
          <w:tcPr>
            <w:tcW w:w="1642" w:type="dxa"/>
          </w:tcPr>
          <w:p w14:paraId="4FAA9AF4" w14:textId="33080F15" w:rsidR="00B006FA" w:rsidRPr="000D7BFA" w:rsidRDefault="00D63096" w:rsidP="00B006F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99.</w:t>
            </w:r>
            <w:r w:rsidR="00E44A9A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32</w:t>
            </w:r>
          </w:p>
        </w:tc>
      </w:tr>
      <w:tr w:rsidR="00B006FA" w:rsidRPr="00754E75" w14:paraId="08F61408" w14:textId="77777777" w:rsidTr="00E44A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39E39BCD" w14:textId="77777777" w:rsidR="00B006FA" w:rsidRPr="000D7BFA" w:rsidRDefault="00B006FA" w:rsidP="00B006FA">
            <w:pPr>
              <w:pStyle w:val="ListParagraph"/>
              <w:numPr>
                <w:ilvl w:val="0"/>
                <w:numId w:val="8"/>
              </w:numPr>
              <w:ind w:left="226" w:hanging="113"/>
              <w:jc w:val="center"/>
              <w:rPr>
                <w:rFonts w:ascii="Arial" w:hAnsi="Arial" w:cs="Arial"/>
                <w:b w:val="0"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284" w:type="dxa"/>
          </w:tcPr>
          <w:p w14:paraId="6BDCEA73" w14:textId="77777777" w:rsidR="00B006FA" w:rsidRPr="000D7BFA" w:rsidRDefault="00B006FA" w:rsidP="00B006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</w:pPr>
            <w:r w:rsidRPr="000D7BFA"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  <w:t>Режијски трош.енерг.,репр.,одржавање,радови на објек.инст.,  ревиз.и књ.услуге и остале</w:t>
            </w:r>
          </w:p>
        </w:tc>
        <w:tc>
          <w:tcPr>
            <w:tcW w:w="2075" w:type="dxa"/>
          </w:tcPr>
          <w:p w14:paraId="151B3BF6" w14:textId="571D78C8" w:rsidR="00B006FA" w:rsidRPr="000D7BFA" w:rsidRDefault="00B006FA" w:rsidP="00B006F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</w:pPr>
            <w:r w:rsidRPr="000D7BFA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77</w:t>
            </w:r>
            <w:r w:rsidRPr="000D7BFA"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  <w:t xml:space="preserve"> </w:t>
            </w:r>
            <w:r w:rsidRPr="000D7BFA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841</w:t>
            </w:r>
            <w:r w:rsidRPr="000D7B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178" w:type="dxa"/>
          </w:tcPr>
          <w:p w14:paraId="50D7FB59" w14:textId="47188050" w:rsidR="00B006FA" w:rsidRPr="00E44A9A" w:rsidRDefault="00E44A9A" w:rsidP="00B006F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sr-Cyrl-RS"/>
              </w:rPr>
              <w:t>89 301,00</w:t>
            </w:r>
          </w:p>
        </w:tc>
        <w:tc>
          <w:tcPr>
            <w:tcW w:w="1642" w:type="dxa"/>
          </w:tcPr>
          <w:p w14:paraId="08D25AE7" w14:textId="03C7FE70" w:rsidR="00B006FA" w:rsidRPr="00E44A9A" w:rsidRDefault="00D63096" w:rsidP="00B006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sr-Cyrl-RS"/>
              </w:rPr>
              <w:t>114.</w:t>
            </w:r>
            <w:r w:rsidR="00E44A9A">
              <w:rPr>
                <w:rFonts w:ascii="Arial" w:hAnsi="Arial" w:cs="Arial"/>
                <w:bCs/>
                <w:color w:val="000000"/>
                <w:sz w:val="22"/>
                <w:szCs w:val="22"/>
                <w:lang w:val="sr-Cyrl-RS"/>
              </w:rPr>
              <w:t>72</w:t>
            </w:r>
          </w:p>
        </w:tc>
      </w:tr>
      <w:tr w:rsidR="00B006FA" w:rsidRPr="00DC1045" w14:paraId="6A130F65" w14:textId="77777777" w:rsidTr="00E44A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636B2EA7" w14:textId="77777777" w:rsidR="00B006FA" w:rsidRPr="000D7BFA" w:rsidRDefault="00B006FA" w:rsidP="00B006FA">
            <w:pPr>
              <w:pStyle w:val="ListParagraph"/>
              <w:numPr>
                <w:ilvl w:val="0"/>
                <w:numId w:val="8"/>
              </w:numPr>
              <w:ind w:left="226" w:hanging="113"/>
              <w:jc w:val="center"/>
              <w:rPr>
                <w:rFonts w:ascii="Arial" w:hAnsi="Arial" w:cs="Arial"/>
                <w:b w:val="0"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284" w:type="dxa"/>
          </w:tcPr>
          <w:p w14:paraId="21E99BE7" w14:textId="77777777" w:rsidR="00B006FA" w:rsidRPr="000D7BFA" w:rsidRDefault="00B006FA" w:rsidP="00B006F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</w:pPr>
            <w:r w:rsidRPr="000D7BFA"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  <w:t>Остале непр.усл.таксе,провизије ,осигурање имов.и лица, амортизација  и др.</w:t>
            </w:r>
          </w:p>
        </w:tc>
        <w:tc>
          <w:tcPr>
            <w:tcW w:w="2075" w:type="dxa"/>
          </w:tcPr>
          <w:p w14:paraId="1A0EC197" w14:textId="2F66815B" w:rsidR="00B006FA" w:rsidRPr="000D7BFA" w:rsidRDefault="00E44A9A" w:rsidP="00B006F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sr-Cyrl-BA"/>
              </w:rPr>
              <w:t>111 164</w:t>
            </w:r>
            <w:r w:rsidR="00B006FA" w:rsidRPr="000D7BF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178" w:type="dxa"/>
          </w:tcPr>
          <w:p w14:paraId="43257B12" w14:textId="0A7D4466" w:rsidR="00B006FA" w:rsidRPr="00E44A9A" w:rsidRDefault="00E44A9A" w:rsidP="00B006F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sr-Cyrl-RS"/>
              </w:rPr>
              <w:t>104 156,00</w:t>
            </w:r>
          </w:p>
        </w:tc>
        <w:tc>
          <w:tcPr>
            <w:tcW w:w="1642" w:type="dxa"/>
          </w:tcPr>
          <w:p w14:paraId="0FEF4ABE" w14:textId="76C60B07" w:rsidR="00B006FA" w:rsidRPr="000D7BFA" w:rsidRDefault="00D63096" w:rsidP="00B006F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93.</w:t>
            </w:r>
            <w:r w:rsidR="00E44A9A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69</w:t>
            </w:r>
          </w:p>
        </w:tc>
      </w:tr>
    </w:tbl>
    <w:p w14:paraId="7842949E" w14:textId="77777777" w:rsidR="005D7F13" w:rsidRDefault="005D7F13" w:rsidP="005D7F13">
      <w:pPr>
        <w:rPr>
          <w:lang w:val="sr-Cyrl-BA"/>
        </w:rPr>
      </w:pPr>
    </w:p>
    <w:p w14:paraId="2D4C6610" w14:textId="77777777" w:rsidR="0061140C" w:rsidRDefault="0061140C" w:rsidP="005D7F13">
      <w:pPr>
        <w:rPr>
          <w:lang w:val="sr-Cyrl-BA"/>
        </w:rPr>
      </w:pPr>
    </w:p>
    <w:p w14:paraId="42B31115" w14:textId="77777777" w:rsidR="008137EE" w:rsidRPr="0061140C" w:rsidRDefault="008137EE" w:rsidP="005D7F13">
      <w:pPr>
        <w:rPr>
          <w:lang w:val="sr-Cyrl-BA"/>
        </w:rPr>
      </w:pPr>
    </w:p>
    <w:p w14:paraId="66F4469B" w14:textId="77777777" w:rsidR="005D7F13" w:rsidRDefault="008476FD" w:rsidP="008476FD">
      <w:pPr>
        <w:pStyle w:val="Heading1"/>
        <w:numPr>
          <w:ilvl w:val="0"/>
          <w:numId w:val="0"/>
        </w:numPr>
      </w:pPr>
      <w:r>
        <w:rPr>
          <w:lang w:val="sr-Cyrl-BA"/>
        </w:rPr>
        <w:t xml:space="preserve">10. </w:t>
      </w:r>
      <w:r w:rsidR="000F3318">
        <w:rPr>
          <w:lang w:val="sr-Cyrl-BA"/>
        </w:rPr>
        <w:t>И</w:t>
      </w:r>
      <w:r w:rsidR="005D7F13" w:rsidRPr="00976AF2">
        <w:t>ЗВЈЕШТАЈ О ПРОМЈЕНАМА НА КАПИТАЛУ</w:t>
      </w:r>
    </w:p>
    <w:p w14:paraId="44459D7F" w14:textId="77777777" w:rsidR="00812D47" w:rsidRDefault="00812D47" w:rsidP="00812D47"/>
    <w:p w14:paraId="27CC9931" w14:textId="77777777" w:rsidR="000D7BFA" w:rsidRPr="00812D47" w:rsidRDefault="000D7BFA" w:rsidP="00812D47"/>
    <w:p w14:paraId="543CC4CD" w14:textId="77777777" w:rsidR="005D7F13" w:rsidRPr="00741C33" w:rsidRDefault="005D7F13" w:rsidP="00C90302">
      <w:pPr>
        <w:jc w:val="both"/>
        <w:rPr>
          <w:rFonts w:ascii="Arial" w:hAnsi="Arial" w:cs="Arial"/>
          <w:color w:val="000000"/>
          <w:shd w:val="clear" w:color="auto" w:fill="FFFFFF"/>
          <w:lang w:val="sr-Cyrl-BA"/>
        </w:rPr>
      </w:pPr>
      <w:r>
        <w:rPr>
          <w:rFonts w:ascii="Arial" w:hAnsi="Arial" w:cs="Arial"/>
          <w:color w:val="000000"/>
          <w:shd w:val="clear" w:color="auto" w:fill="FFFFFF"/>
        </w:rPr>
        <w:t>Оснивач ЈП СЦ</w:t>
      </w:r>
      <w:r w:rsidRPr="00741C33">
        <w:rPr>
          <w:rFonts w:ascii="Arial" w:hAnsi="Arial" w:cs="Arial"/>
          <w:color w:val="000000"/>
          <w:shd w:val="clear" w:color="auto" w:fill="FFFFFF"/>
        </w:rPr>
        <w:t xml:space="preserve"> „Servitium“ Градишка је Општина Градишка (сада Град</w:t>
      </w:r>
      <w:r w:rsidR="00A81A72">
        <w:rPr>
          <w:rFonts w:ascii="Arial" w:hAnsi="Arial" w:cs="Arial"/>
          <w:color w:val="000000"/>
          <w:shd w:val="clear" w:color="auto" w:fill="FFFFFF"/>
        </w:rPr>
        <w:t xml:space="preserve"> Градишка</w:t>
      </w:r>
      <w:r w:rsidRPr="00741C33">
        <w:rPr>
          <w:rFonts w:ascii="Arial" w:hAnsi="Arial" w:cs="Arial"/>
          <w:color w:val="000000"/>
          <w:shd w:val="clear" w:color="auto" w:fill="FFFFFF"/>
        </w:rPr>
        <w:t>).</w:t>
      </w:r>
    </w:p>
    <w:p w14:paraId="3A56D05A" w14:textId="77777777" w:rsidR="005D7F13" w:rsidRPr="00741C33" w:rsidRDefault="005D7F13" w:rsidP="00C90302">
      <w:pPr>
        <w:jc w:val="both"/>
        <w:rPr>
          <w:rFonts w:ascii="Arial" w:hAnsi="Arial" w:cs="Arial"/>
          <w:color w:val="000000"/>
          <w:shd w:val="clear" w:color="auto" w:fill="FFFFFF"/>
          <w:lang w:val="sr-Cyrl-BA"/>
        </w:rPr>
      </w:pPr>
      <w:r w:rsidRPr="00741C33">
        <w:rPr>
          <w:rFonts w:ascii="Arial" w:hAnsi="Arial" w:cs="Arial"/>
          <w:color w:val="000000"/>
          <w:shd w:val="clear" w:color="auto" w:fill="FFFFFF"/>
          <w:lang w:val="sr-Cyrl-BA"/>
        </w:rPr>
        <w:t>Рјешењем о регистрацији од дана 2</w:t>
      </w:r>
      <w:r w:rsidRPr="00741C33">
        <w:rPr>
          <w:rFonts w:ascii="Arial" w:hAnsi="Arial" w:cs="Arial"/>
          <w:color w:val="000000"/>
          <w:shd w:val="clear" w:color="auto" w:fill="FFFFFF"/>
        </w:rPr>
        <w:t>7</w:t>
      </w:r>
      <w:r w:rsidRPr="00741C33">
        <w:rPr>
          <w:rFonts w:ascii="Arial" w:hAnsi="Arial" w:cs="Arial"/>
          <w:color w:val="000000"/>
          <w:shd w:val="clear" w:color="auto" w:fill="FFFFFF"/>
          <w:lang w:val="sr-Cyrl-BA"/>
        </w:rPr>
        <w:t>.0</w:t>
      </w:r>
      <w:r w:rsidRPr="00741C33">
        <w:rPr>
          <w:rFonts w:ascii="Arial" w:hAnsi="Arial" w:cs="Arial"/>
          <w:color w:val="000000"/>
          <w:shd w:val="clear" w:color="auto" w:fill="FFFFFF"/>
        </w:rPr>
        <w:t>1</w:t>
      </w:r>
      <w:r w:rsidRPr="00741C33">
        <w:rPr>
          <w:rFonts w:ascii="Arial" w:hAnsi="Arial" w:cs="Arial"/>
          <w:color w:val="000000"/>
          <w:shd w:val="clear" w:color="auto" w:fill="FFFFFF"/>
          <w:lang w:val="sr-Cyrl-BA"/>
        </w:rPr>
        <w:t>.20</w:t>
      </w:r>
      <w:r w:rsidRPr="00741C33">
        <w:rPr>
          <w:rFonts w:ascii="Arial" w:hAnsi="Arial" w:cs="Arial"/>
          <w:color w:val="000000"/>
          <w:shd w:val="clear" w:color="auto" w:fill="FFFFFF"/>
        </w:rPr>
        <w:t>20</w:t>
      </w:r>
      <w:r w:rsidRPr="00741C33">
        <w:rPr>
          <w:rFonts w:ascii="Arial" w:hAnsi="Arial" w:cs="Arial"/>
          <w:color w:val="000000"/>
          <w:shd w:val="clear" w:color="auto" w:fill="FFFFFF"/>
          <w:lang w:val="sr-Cyrl-BA"/>
        </w:rPr>
        <w:t>. године под бројем: 057-О-</w:t>
      </w:r>
      <w:r w:rsidRPr="00741C33">
        <w:rPr>
          <w:rFonts w:ascii="Arial" w:hAnsi="Arial" w:cs="Arial"/>
          <w:color w:val="000000"/>
          <w:shd w:val="clear" w:color="auto" w:fill="FFFFFF"/>
        </w:rPr>
        <w:t>Reg</w:t>
      </w:r>
      <w:r w:rsidRPr="00741C33">
        <w:rPr>
          <w:rFonts w:ascii="Arial" w:hAnsi="Arial" w:cs="Arial"/>
          <w:color w:val="000000"/>
          <w:shd w:val="clear" w:color="auto" w:fill="FFFFFF"/>
          <w:lang w:val="sr-Cyrl-BA"/>
        </w:rPr>
        <w:t>-</w:t>
      </w:r>
      <w:r w:rsidRPr="00741C33">
        <w:rPr>
          <w:rFonts w:ascii="Arial" w:hAnsi="Arial" w:cs="Arial"/>
          <w:color w:val="000000"/>
          <w:shd w:val="clear" w:color="auto" w:fill="FFFFFF"/>
        </w:rPr>
        <w:t>20</w:t>
      </w:r>
      <w:r w:rsidRPr="00741C33">
        <w:rPr>
          <w:rFonts w:ascii="Arial" w:hAnsi="Arial" w:cs="Arial"/>
          <w:color w:val="000000"/>
          <w:shd w:val="clear" w:color="auto" w:fill="FFFFFF"/>
          <w:lang w:val="sr-Cyrl-BA"/>
        </w:rPr>
        <w:t>-000</w:t>
      </w:r>
      <w:r w:rsidRPr="00741C33">
        <w:rPr>
          <w:rFonts w:ascii="Arial" w:hAnsi="Arial" w:cs="Arial"/>
          <w:color w:val="000000"/>
          <w:shd w:val="clear" w:color="auto" w:fill="FFFFFF"/>
        </w:rPr>
        <w:t>002</w:t>
      </w:r>
      <w:r w:rsidRPr="00741C33">
        <w:rPr>
          <w:rFonts w:ascii="Arial" w:hAnsi="Arial" w:cs="Arial"/>
          <w:color w:val="000000"/>
          <w:shd w:val="clear" w:color="auto" w:fill="FFFFFF"/>
          <w:lang w:val="sr-Cyrl-BA"/>
        </w:rPr>
        <w:t xml:space="preserve"> ЈП </w:t>
      </w:r>
      <w:r w:rsidRPr="00741C33">
        <w:rPr>
          <w:rFonts w:ascii="Arial" w:hAnsi="Arial" w:cs="Arial"/>
          <w:color w:val="000000"/>
          <w:shd w:val="clear" w:color="auto" w:fill="FFFFFF"/>
        </w:rPr>
        <w:t xml:space="preserve">СЦ </w:t>
      </w:r>
      <w:r w:rsidRPr="00741C33">
        <w:rPr>
          <w:rFonts w:ascii="Arial" w:hAnsi="Arial" w:cs="Arial"/>
          <w:color w:val="000000"/>
          <w:shd w:val="clear" w:color="auto" w:fill="FFFFFF"/>
          <w:lang w:val="sr-Cyrl-BA"/>
        </w:rPr>
        <w:t>„S</w:t>
      </w:r>
      <w:r w:rsidRPr="00741C33">
        <w:rPr>
          <w:rFonts w:ascii="Arial" w:hAnsi="Arial" w:cs="Arial"/>
          <w:color w:val="000000"/>
          <w:shd w:val="clear" w:color="auto" w:fill="FFFFFF"/>
        </w:rPr>
        <w:t>ervitium</w:t>
      </w:r>
      <w:r>
        <w:rPr>
          <w:rFonts w:ascii="Arial" w:hAnsi="Arial" w:cs="Arial"/>
          <w:color w:val="000000"/>
          <w:shd w:val="clear" w:color="auto" w:fill="FFFFFF"/>
          <w:lang w:val="sr-Cyrl-BA"/>
        </w:rPr>
        <w:t xml:space="preserve">“ Градишка уписано је </w:t>
      </w:r>
      <w:r w:rsidRPr="00741C33">
        <w:rPr>
          <w:rFonts w:ascii="Arial" w:hAnsi="Arial" w:cs="Arial"/>
          <w:color w:val="000000"/>
          <w:shd w:val="clear" w:color="auto" w:fill="FFFFFF"/>
          <w:lang w:val="sr-Cyrl-BA"/>
        </w:rPr>
        <w:t xml:space="preserve">као правно лице са основним капиталом од </w:t>
      </w:r>
      <w:r w:rsidRPr="00741C33">
        <w:rPr>
          <w:rFonts w:ascii="Arial" w:hAnsi="Arial" w:cs="Arial"/>
          <w:color w:val="000000"/>
          <w:shd w:val="clear" w:color="auto" w:fill="FFFFFF"/>
        </w:rPr>
        <w:t>7.282.906,62</w:t>
      </w:r>
      <w:r w:rsidRPr="00741C33">
        <w:rPr>
          <w:rFonts w:ascii="Arial" w:hAnsi="Arial" w:cs="Arial"/>
          <w:color w:val="000000"/>
          <w:shd w:val="clear" w:color="auto" w:fill="FFFFFF"/>
          <w:lang w:val="sr-Cyrl-BA"/>
        </w:rPr>
        <w:t xml:space="preserve"> КМ.</w:t>
      </w:r>
    </w:p>
    <w:p w14:paraId="2F83EB68" w14:textId="77777777" w:rsidR="005D7F13" w:rsidRPr="00741C33" w:rsidRDefault="005D7F13" w:rsidP="005D7F13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741C33">
        <w:rPr>
          <w:rFonts w:ascii="Arial" w:hAnsi="Arial" w:cs="Arial"/>
          <w:color w:val="000000"/>
          <w:shd w:val="clear" w:color="auto" w:fill="FFFFFF"/>
          <w:lang w:val="sr-Cyrl-BA"/>
        </w:rPr>
        <w:t>Рјешењем о регистрацији број 057-</w:t>
      </w:r>
      <w:r w:rsidRPr="00741C33">
        <w:rPr>
          <w:rFonts w:ascii="Arial" w:hAnsi="Arial" w:cs="Arial"/>
          <w:color w:val="000000"/>
          <w:shd w:val="clear" w:color="auto" w:fill="FFFFFF"/>
        </w:rPr>
        <w:t>REG- 20-001237 од 05.08.2020.год</w:t>
      </w:r>
      <w:r w:rsidR="0061140C">
        <w:rPr>
          <w:rFonts w:ascii="Arial" w:hAnsi="Arial" w:cs="Arial"/>
          <w:color w:val="000000"/>
          <w:shd w:val="clear" w:color="auto" w:fill="FFFFFF"/>
          <w:lang w:val="sr-Cyrl-BA"/>
        </w:rPr>
        <w:t>ине</w:t>
      </w:r>
      <w:r w:rsidRPr="00741C33">
        <w:rPr>
          <w:rFonts w:ascii="Arial" w:hAnsi="Arial" w:cs="Arial"/>
          <w:color w:val="000000"/>
          <w:shd w:val="clear" w:color="auto" w:fill="FFFFFF"/>
        </w:rPr>
        <w:t xml:space="preserve"> је уписано ЈП СЦ </w:t>
      </w:r>
      <w:r w:rsidRPr="00741C33">
        <w:rPr>
          <w:rFonts w:ascii="Arial" w:hAnsi="Arial" w:cs="Arial"/>
          <w:color w:val="000000"/>
          <w:shd w:val="clear" w:color="auto" w:fill="FFFFFF"/>
          <w:lang w:val="sr-Cyrl-BA"/>
        </w:rPr>
        <w:t>„S</w:t>
      </w:r>
      <w:r w:rsidRPr="00741C33">
        <w:rPr>
          <w:rFonts w:ascii="Arial" w:hAnsi="Arial" w:cs="Arial"/>
          <w:color w:val="000000"/>
          <w:shd w:val="clear" w:color="auto" w:fill="FFFFFF"/>
        </w:rPr>
        <w:t>ervitium</w:t>
      </w:r>
      <w:r w:rsidRPr="00741C33">
        <w:rPr>
          <w:rFonts w:ascii="Arial" w:hAnsi="Arial" w:cs="Arial"/>
          <w:color w:val="000000"/>
          <w:shd w:val="clear" w:color="auto" w:fill="FFFFFF"/>
          <w:lang w:val="sr-Cyrl-BA"/>
        </w:rPr>
        <w:t xml:space="preserve">“ </w:t>
      </w:r>
      <w:r w:rsidR="00A81A72">
        <w:rPr>
          <w:rFonts w:ascii="Arial" w:hAnsi="Arial" w:cs="Arial"/>
          <w:color w:val="000000"/>
          <w:shd w:val="clear" w:color="auto" w:fill="FFFFFF"/>
          <w:lang w:val="sr-Cyrl-BA"/>
        </w:rPr>
        <w:t xml:space="preserve">Градишка </w:t>
      </w:r>
      <w:r w:rsidRPr="00741C33">
        <w:rPr>
          <w:rFonts w:ascii="Arial" w:hAnsi="Arial" w:cs="Arial"/>
          <w:color w:val="000000"/>
          <w:shd w:val="clear" w:color="auto" w:fill="FFFFFF"/>
          <w:lang w:val="sr-Cyrl-BA"/>
        </w:rPr>
        <w:t>као правно лице</w:t>
      </w:r>
      <w:r>
        <w:rPr>
          <w:rFonts w:ascii="Arial" w:hAnsi="Arial" w:cs="Arial"/>
          <w:color w:val="000000"/>
          <w:shd w:val="clear" w:color="auto" w:fill="FFFFFF"/>
          <w:lang w:val="sr-Cyrl-BA"/>
        </w:rPr>
        <w:t xml:space="preserve"> са основним капиталом од 7.620.</w:t>
      </w:r>
      <w:r w:rsidRPr="00741C33">
        <w:rPr>
          <w:rFonts w:ascii="Arial" w:hAnsi="Arial" w:cs="Arial"/>
          <w:color w:val="000000"/>
          <w:shd w:val="clear" w:color="auto" w:fill="FFFFFF"/>
          <w:lang w:val="sr-Cyrl-BA"/>
        </w:rPr>
        <w:t>643,62</w:t>
      </w:r>
      <w:r w:rsidRPr="00741C33">
        <w:rPr>
          <w:rFonts w:ascii="Arial" w:hAnsi="Arial" w:cs="Arial"/>
          <w:color w:val="000000"/>
          <w:shd w:val="clear" w:color="auto" w:fill="FFFFFF"/>
        </w:rPr>
        <w:t xml:space="preserve"> KM .</w:t>
      </w:r>
    </w:p>
    <w:p w14:paraId="72EABF08" w14:textId="77777777" w:rsidR="005D7F13" w:rsidRDefault="005D7F13" w:rsidP="00F50B3E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741C33">
        <w:rPr>
          <w:rFonts w:ascii="Arial" w:hAnsi="Arial" w:cs="Arial"/>
          <w:color w:val="000000"/>
          <w:shd w:val="clear" w:color="auto" w:fill="FFFFFF"/>
        </w:rPr>
        <w:t>Рјешењем број 057-Reg-20-001735</w:t>
      </w:r>
      <w:r>
        <w:rPr>
          <w:rFonts w:ascii="Arial" w:hAnsi="Arial" w:cs="Arial"/>
          <w:color w:val="000000"/>
          <w:shd w:val="clear" w:color="auto" w:fill="FFFFFF"/>
        </w:rPr>
        <w:t xml:space="preserve"> од 03.11.</w:t>
      </w:r>
      <w:r w:rsidR="00B7433C">
        <w:rPr>
          <w:rFonts w:ascii="Arial" w:hAnsi="Arial" w:cs="Arial"/>
          <w:color w:val="000000"/>
          <w:shd w:val="clear" w:color="auto" w:fill="FFFFFF"/>
          <w:lang w:val="sr-Cyrl-RS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2020.године</w:t>
      </w:r>
      <w:r w:rsidR="002F0D47">
        <w:rPr>
          <w:rFonts w:ascii="Arial" w:hAnsi="Arial" w:cs="Arial"/>
          <w:color w:val="000000"/>
          <w:shd w:val="clear" w:color="auto" w:fill="FFFFFF"/>
          <w:lang w:val="sr-Cyrl-RS"/>
        </w:rPr>
        <w:t xml:space="preserve"> </w:t>
      </w:r>
      <w:r w:rsidRPr="00741C33">
        <w:rPr>
          <w:rFonts w:ascii="Arial" w:hAnsi="Arial" w:cs="Arial"/>
          <w:color w:val="000000"/>
          <w:shd w:val="clear" w:color="auto" w:fill="FFFFFF"/>
        </w:rPr>
        <w:t xml:space="preserve">ЈП СЦ </w:t>
      </w:r>
      <w:r w:rsidRPr="00741C33">
        <w:rPr>
          <w:rFonts w:ascii="Arial" w:hAnsi="Arial" w:cs="Arial"/>
          <w:color w:val="000000"/>
          <w:shd w:val="clear" w:color="auto" w:fill="FFFFFF"/>
          <w:lang w:val="sr-Cyrl-BA"/>
        </w:rPr>
        <w:t>„S</w:t>
      </w:r>
      <w:r w:rsidRPr="00741C33">
        <w:rPr>
          <w:rFonts w:ascii="Arial" w:hAnsi="Arial" w:cs="Arial"/>
          <w:color w:val="000000"/>
          <w:shd w:val="clear" w:color="auto" w:fill="FFFFFF"/>
        </w:rPr>
        <w:t>ervitium</w:t>
      </w:r>
      <w:r w:rsidRPr="00741C33">
        <w:rPr>
          <w:rFonts w:ascii="Arial" w:hAnsi="Arial" w:cs="Arial"/>
          <w:color w:val="000000"/>
          <w:shd w:val="clear" w:color="auto" w:fill="FFFFFF"/>
          <w:lang w:val="sr-Cyrl-BA"/>
        </w:rPr>
        <w:t>“</w:t>
      </w:r>
      <w:r>
        <w:rPr>
          <w:rFonts w:ascii="Arial" w:hAnsi="Arial" w:cs="Arial"/>
          <w:color w:val="000000"/>
          <w:shd w:val="clear" w:color="auto" w:fill="FFFFFF"/>
          <w:lang w:val="sr-Cyrl-BA"/>
        </w:rPr>
        <w:t xml:space="preserve"> Градишка уписано је </w:t>
      </w:r>
      <w:r w:rsidRPr="00741C33">
        <w:rPr>
          <w:rFonts w:ascii="Arial" w:hAnsi="Arial" w:cs="Arial"/>
          <w:color w:val="000000"/>
          <w:shd w:val="clear" w:color="auto" w:fill="FFFFFF"/>
          <w:lang w:val="sr-Cyrl-BA"/>
        </w:rPr>
        <w:t xml:space="preserve"> као правно лице са основним капиталом од</w:t>
      </w:r>
      <w:r w:rsidR="00C35A2A">
        <w:rPr>
          <w:rFonts w:ascii="Arial" w:hAnsi="Arial" w:cs="Arial"/>
          <w:color w:val="000000"/>
          <w:shd w:val="clear" w:color="auto" w:fill="FFFFFF"/>
          <w:lang w:val="sr-Cyrl-BA"/>
        </w:rPr>
        <w:t xml:space="preserve"> </w:t>
      </w:r>
      <w:r w:rsidR="00260258">
        <w:rPr>
          <w:rFonts w:ascii="Arial" w:hAnsi="Arial" w:cs="Arial"/>
          <w:color w:val="000000"/>
          <w:shd w:val="clear" w:color="auto" w:fill="FFFFFF"/>
        </w:rPr>
        <w:t>10.370.643,62 КМ.</w:t>
      </w:r>
    </w:p>
    <w:p w14:paraId="32AF9656" w14:textId="77777777" w:rsidR="00260258" w:rsidRDefault="00260258" w:rsidP="00F50B3E">
      <w:pPr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Рјешењем о регистрацији број: 057-0-Reg-21-001350</w:t>
      </w:r>
      <w:r w:rsidR="00A72A1D">
        <w:rPr>
          <w:rFonts w:ascii="Arial" w:hAnsi="Arial" w:cs="Arial"/>
          <w:color w:val="000000"/>
          <w:shd w:val="clear" w:color="auto" w:fill="FFFFFF"/>
        </w:rPr>
        <w:t xml:space="preserve"> од </w:t>
      </w:r>
      <w:r>
        <w:rPr>
          <w:rFonts w:ascii="Arial" w:hAnsi="Arial" w:cs="Arial"/>
          <w:color w:val="000000"/>
          <w:shd w:val="clear" w:color="auto" w:fill="FFFFFF"/>
        </w:rPr>
        <w:t>06.09.2021. године ЈП СЦ</w:t>
      </w:r>
      <w:r w:rsidR="00C35A2A">
        <w:rPr>
          <w:rFonts w:ascii="Arial" w:hAnsi="Arial" w:cs="Arial"/>
          <w:color w:val="000000"/>
          <w:shd w:val="clear" w:color="auto" w:fill="FFFFFF"/>
          <w:lang w:val="sr-Cyrl-RS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,,Servitium“ Градишка је уписано као правно лице са основним капиталом од 10.583.493,31 КМ.</w:t>
      </w:r>
    </w:p>
    <w:p w14:paraId="1527219C" w14:textId="77777777" w:rsidR="00A72A1D" w:rsidRDefault="00A72A1D" w:rsidP="00F50B3E">
      <w:pPr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Рјешењем о регистрацији број: 057-0-Reg-21-002395 oд 13.12.</w:t>
      </w:r>
      <w:r w:rsidR="00B7433C">
        <w:rPr>
          <w:rFonts w:ascii="Arial" w:hAnsi="Arial" w:cs="Arial"/>
          <w:color w:val="000000"/>
          <w:shd w:val="clear" w:color="auto" w:fill="FFFFFF"/>
          <w:lang w:val="sr-Cyrl-RS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2021. године ЈП СЦ</w:t>
      </w:r>
      <w:r w:rsidR="005777C3">
        <w:rPr>
          <w:rFonts w:ascii="Arial" w:hAnsi="Arial" w:cs="Arial"/>
          <w:color w:val="000000"/>
          <w:shd w:val="clear" w:color="auto" w:fill="FFFFFF"/>
          <w:lang w:val="sr-Cyrl-RS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777C3">
        <w:rPr>
          <w:rFonts w:ascii="Arial" w:hAnsi="Arial" w:cs="Arial"/>
          <w:color w:val="000000"/>
          <w:shd w:val="clear" w:color="auto" w:fill="FFFFFF"/>
          <w:lang w:val="sr-Cyrl-RS"/>
        </w:rPr>
        <w:t>„</w:t>
      </w:r>
      <w:r>
        <w:rPr>
          <w:rFonts w:ascii="Arial" w:hAnsi="Arial" w:cs="Arial"/>
          <w:color w:val="000000"/>
          <w:shd w:val="clear" w:color="auto" w:fill="FFFFFF"/>
        </w:rPr>
        <w:t>Servitium“ Градишка је уписано као правно лице са основним капиталом од 11.370.643,62 КМ.</w:t>
      </w:r>
    </w:p>
    <w:p w14:paraId="19411246" w14:textId="77777777" w:rsidR="00812D47" w:rsidRDefault="00812D47" w:rsidP="00F50B3E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14:paraId="7066CE89" w14:textId="77777777" w:rsidR="00C26E84" w:rsidRPr="00812D47" w:rsidRDefault="00812D47" w:rsidP="00C26E84">
      <w:pPr>
        <w:jc w:val="both"/>
        <w:rPr>
          <w:rFonts w:ascii="Arial" w:hAnsi="Arial" w:cs="Arial"/>
          <w:bCs/>
          <w:color w:val="000000"/>
          <w:lang w:val="sr-Cyrl-RS"/>
        </w:rPr>
      </w:pPr>
      <w:r>
        <w:rPr>
          <w:rFonts w:ascii="Arial" w:hAnsi="Arial" w:cs="Arial"/>
          <w:bCs/>
          <w:color w:val="000000"/>
          <w:lang w:val="sr-Cyrl-BA"/>
        </w:rPr>
        <w:t xml:space="preserve">         </w:t>
      </w:r>
      <w:r w:rsidR="00C26E84">
        <w:rPr>
          <w:rFonts w:ascii="Arial" w:hAnsi="Arial" w:cs="Arial"/>
          <w:bCs/>
          <w:color w:val="000000"/>
          <w:lang w:val="sr-Cyrl-BA"/>
        </w:rPr>
        <w:t xml:space="preserve">                                                                                                        Дирек</w:t>
      </w:r>
      <w:r w:rsidR="00C26E84" w:rsidRPr="00CB7E3F">
        <w:rPr>
          <w:rFonts w:ascii="Arial" w:hAnsi="Arial" w:cs="Arial"/>
          <w:bCs/>
          <w:color w:val="000000"/>
          <w:lang w:val="sr-Cyrl-BA"/>
        </w:rPr>
        <w:t>т</w:t>
      </w:r>
      <w:r>
        <w:rPr>
          <w:rFonts w:ascii="Arial" w:hAnsi="Arial" w:cs="Arial"/>
          <w:bCs/>
          <w:color w:val="000000"/>
          <w:lang w:val="sr-Cyrl-BA"/>
        </w:rPr>
        <w:t>o</w:t>
      </w:r>
      <w:r>
        <w:rPr>
          <w:rFonts w:ascii="Arial" w:hAnsi="Arial" w:cs="Arial"/>
          <w:bCs/>
          <w:color w:val="000000"/>
          <w:lang w:val="sr-Cyrl-RS"/>
        </w:rPr>
        <w:t>р</w:t>
      </w:r>
    </w:p>
    <w:p w14:paraId="330E4612" w14:textId="77777777" w:rsidR="00C10D9E" w:rsidRPr="003502BE" w:rsidRDefault="00C26E84" w:rsidP="00C10D9E">
      <w:pPr>
        <w:jc w:val="both"/>
        <w:rPr>
          <w:rFonts w:ascii="Arial" w:hAnsi="Arial" w:cs="Arial"/>
          <w:bCs/>
          <w:color w:val="000000"/>
          <w:lang w:val="sr-Cyrl-RS"/>
        </w:rPr>
      </w:pPr>
      <w:r>
        <w:rPr>
          <w:rFonts w:ascii="Arial" w:hAnsi="Arial" w:cs="Arial"/>
          <w:bCs/>
          <w:color w:val="000000"/>
          <w:lang w:val="sr-Cyrl-BA"/>
        </w:rPr>
        <w:t xml:space="preserve">                                                                                           </w:t>
      </w:r>
      <w:r w:rsidR="00812D47">
        <w:rPr>
          <w:rFonts w:ascii="Arial" w:hAnsi="Arial" w:cs="Arial"/>
          <w:bCs/>
          <w:color w:val="000000"/>
          <w:lang w:val="sr-Cyrl-BA"/>
        </w:rPr>
        <w:t xml:space="preserve">                   Милош Вујини</w:t>
      </w:r>
      <w:r w:rsidR="003502BE">
        <w:rPr>
          <w:rFonts w:ascii="Arial" w:hAnsi="Arial" w:cs="Arial"/>
          <w:bCs/>
          <w:color w:val="000000"/>
          <w:lang w:val="sr-Cyrl-RS"/>
        </w:rPr>
        <w:t>ћ</w:t>
      </w:r>
    </w:p>
    <w:sectPr w:rsidR="00C10D9E" w:rsidRPr="003502BE" w:rsidSect="00812D47">
      <w:headerReference w:type="default" r:id="rId8"/>
      <w:footerReference w:type="default" r:id="rId9"/>
      <w:footerReference w:type="first" r:id="rId10"/>
      <w:pgSz w:w="11906" w:h="16838"/>
      <w:pgMar w:top="0" w:right="1134" w:bottom="0" w:left="1134" w:header="567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7E5A02" w14:textId="77777777" w:rsidR="00E62EA8" w:rsidRDefault="00E62EA8">
      <w:r>
        <w:separator/>
      </w:r>
    </w:p>
  </w:endnote>
  <w:endnote w:type="continuationSeparator" w:id="0">
    <w:p w14:paraId="4EDA65D3" w14:textId="77777777" w:rsidR="00E62EA8" w:rsidRDefault="00E62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40507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2482A9" w14:textId="77777777" w:rsidR="00797272" w:rsidRDefault="00AA0827">
        <w:pPr>
          <w:pStyle w:val="Footer"/>
          <w:jc w:val="right"/>
        </w:pPr>
        <w:r>
          <w:fldChar w:fldCharType="begin"/>
        </w:r>
        <w:r w:rsidR="004E5025">
          <w:instrText xml:space="preserve"> PAGE   \* MERGEFORMAT </w:instrText>
        </w:r>
        <w:r>
          <w:fldChar w:fldCharType="separate"/>
        </w:r>
        <w:r w:rsidR="00055FE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CB57C11" w14:textId="77777777" w:rsidR="00797272" w:rsidRPr="00F50B3E" w:rsidRDefault="00797272" w:rsidP="00F50B3E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7C475" w14:textId="77777777" w:rsidR="00797272" w:rsidRDefault="00797272">
    <w:pPr>
      <w:pStyle w:val="Footer"/>
    </w:pPr>
    <w: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16011" w14:textId="77777777" w:rsidR="00E62EA8" w:rsidRDefault="00E62EA8">
      <w:r>
        <w:separator/>
      </w:r>
    </w:p>
  </w:footnote>
  <w:footnote w:type="continuationSeparator" w:id="0">
    <w:p w14:paraId="1E1741BC" w14:textId="77777777" w:rsidR="00E62EA8" w:rsidRDefault="00E62E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CBCFD" w14:textId="3C9F53E9" w:rsidR="00797272" w:rsidRPr="0088533E" w:rsidRDefault="0088533E" w:rsidP="0088533E">
    <w:pPr>
      <w:pStyle w:val="Header"/>
      <w:jc w:val="center"/>
      <w:rPr>
        <w:rFonts w:ascii="Arial" w:hAnsi="Arial" w:cs="Arial"/>
        <w:lang w:val="sr-Cyrl-RS"/>
      </w:rPr>
    </w:pPr>
    <w:r>
      <w:rPr>
        <w:sz w:val="22"/>
        <w:lang w:val="sr-Cyrl-RS"/>
      </w:rPr>
      <w:t>Информација о пословању ЈП СЦ „</w:t>
    </w:r>
    <w:r>
      <w:rPr>
        <w:sz w:val="22"/>
      </w:rPr>
      <w:t>SERVITIUM“</w:t>
    </w:r>
    <w:r w:rsidR="00B15C51">
      <w:rPr>
        <w:sz w:val="22"/>
        <w:lang w:val="sr-Cyrl-RS"/>
      </w:rPr>
      <w:t xml:space="preserve"> </w:t>
    </w:r>
    <w:r>
      <w:rPr>
        <w:sz w:val="22"/>
        <w:lang w:val="sr-Cyrl-RS"/>
      </w:rPr>
      <w:t xml:space="preserve">Градишка </w:t>
    </w:r>
    <w:r w:rsidR="00B15C51">
      <w:rPr>
        <w:sz w:val="22"/>
        <w:lang w:val="sr-Cyrl-RS"/>
      </w:rPr>
      <w:t xml:space="preserve">за период </w:t>
    </w:r>
    <w:r w:rsidR="00FB5A0C">
      <w:rPr>
        <w:sz w:val="22"/>
        <w:lang w:val="sr-Cyrl-RS"/>
      </w:rPr>
      <w:t>јануар-јун 202</w:t>
    </w:r>
    <w:r w:rsidR="00FB5A0C">
      <w:rPr>
        <w:sz w:val="22"/>
      </w:rPr>
      <w:t>6</w:t>
    </w:r>
    <w:r>
      <w:rPr>
        <w:sz w:val="22"/>
        <w:lang w:val="sr-Cyrl-RS"/>
      </w:rPr>
      <w:t>.године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11330CAA"/>
    <w:multiLevelType w:val="multilevel"/>
    <w:tmpl w:val="0D70CEE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>
    <w:nsid w:val="15633865"/>
    <w:multiLevelType w:val="hybridMultilevel"/>
    <w:tmpl w:val="AA82CB80"/>
    <w:lvl w:ilvl="0" w:tplc="9A6A70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90CAF"/>
    <w:multiLevelType w:val="hybridMultilevel"/>
    <w:tmpl w:val="61CAFB40"/>
    <w:lvl w:ilvl="0" w:tplc="2E56E4B4">
      <w:start w:val="2"/>
      <w:numFmt w:val="decimal"/>
      <w:lvlText w:val="%1."/>
      <w:lvlJc w:val="left"/>
      <w:pPr>
        <w:ind w:left="720" w:hanging="360"/>
      </w:pPr>
      <w:rPr>
        <w:rFonts w:eastAsia="Arial Unicode MS" w:cs="Arial" w:hint="default"/>
        <w:b w:val="0"/>
        <w:sz w:val="24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E6E25"/>
    <w:multiLevelType w:val="hybridMultilevel"/>
    <w:tmpl w:val="9EA6D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F03B22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8">
    <w:nsid w:val="2D1005E0"/>
    <w:multiLevelType w:val="hybridMultilevel"/>
    <w:tmpl w:val="9A8C6692"/>
    <w:lvl w:ilvl="0" w:tplc="E242AB9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02F26D8"/>
    <w:multiLevelType w:val="hybridMultilevel"/>
    <w:tmpl w:val="A59A89EC"/>
    <w:lvl w:ilvl="0" w:tplc="181A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080" w:hanging="360"/>
      </w:pPr>
    </w:lvl>
    <w:lvl w:ilvl="2" w:tplc="181A001B" w:tentative="1">
      <w:start w:val="1"/>
      <w:numFmt w:val="lowerRoman"/>
      <w:lvlText w:val="%3."/>
      <w:lvlJc w:val="right"/>
      <w:pPr>
        <w:ind w:left="1800" w:hanging="180"/>
      </w:pPr>
    </w:lvl>
    <w:lvl w:ilvl="3" w:tplc="181A000F" w:tentative="1">
      <w:start w:val="1"/>
      <w:numFmt w:val="decimal"/>
      <w:lvlText w:val="%4."/>
      <w:lvlJc w:val="left"/>
      <w:pPr>
        <w:ind w:left="2520" w:hanging="360"/>
      </w:pPr>
    </w:lvl>
    <w:lvl w:ilvl="4" w:tplc="181A0019" w:tentative="1">
      <w:start w:val="1"/>
      <w:numFmt w:val="lowerLetter"/>
      <w:lvlText w:val="%5."/>
      <w:lvlJc w:val="left"/>
      <w:pPr>
        <w:ind w:left="3240" w:hanging="360"/>
      </w:pPr>
    </w:lvl>
    <w:lvl w:ilvl="5" w:tplc="181A001B" w:tentative="1">
      <w:start w:val="1"/>
      <w:numFmt w:val="lowerRoman"/>
      <w:lvlText w:val="%6."/>
      <w:lvlJc w:val="right"/>
      <w:pPr>
        <w:ind w:left="3960" w:hanging="180"/>
      </w:pPr>
    </w:lvl>
    <w:lvl w:ilvl="6" w:tplc="181A000F" w:tentative="1">
      <w:start w:val="1"/>
      <w:numFmt w:val="decimal"/>
      <w:lvlText w:val="%7."/>
      <w:lvlJc w:val="left"/>
      <w:pPr>
        <w:ind w:left="4680" w:hanging="360"/>
      </w:pPr>
    </w:lvl>
    <w:lvl w:ilvl="7" w:tplc="181A0019" w:tentative="1">
      <w:start w:val="1"/>
      <w:numFmt w:val="lowerLetter"/>
      <w:lvlText w:val="%8."/>
      <w:lvlJc w:val="left"/>
      <w:pPr>
        <w:ind w:left="5400" w:hanging="360"/>
      </w:pPr>
    </w:lvl>
    <w:lvl w:ilvl="8" w:tplc="1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AF63C64"/>
    <w:multiLevelType w:val="hybridMultilevel"/>
    <w:tmpl w:val="4F722416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46F85"/>
    <w:multiLevelType w:val="hybridMultilevel"/>
    <w:tmpl w:val="ACCEE4B8"/>
    <w:lvl w:ilvl="0" w:tplc="18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9B57D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405662"/>
    <w:multiLevelType w:val="hybridMultilevel"/>
    <w:tmpl w:val="4D589152"/>
    <w:lvl w:ilvl="0" w:tplc="5194F1B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39" w:hanging="360"/>
      </w:pPr>
    </w:lvl>
    <w:lvl w:ilvl="2" w:tplc="0409001B" w:tentative="1">
      <w:start w:val="1"/>
      <w:numFmt w:val="lowerRoman"/>
      <w:lvlText w:val="%3."/>
      <w:lvlJc w:val="right"/>
      <w:pPr>
        <w:ind w:left="1659" w:hanging="180"/>
      </w:pPr>
    </w:lvl>
    <w:lvl w:ilvl="3" w:tplc="0409000F" w:tentative="1">
      <w:start w:val="1"/>
      <w:numFmt w:val="decimal"/>
      <w:lvlText w:val="%4."/>
      <w:lvlJc w:val="left"/>
      <w:pPr>
        <w:ind w:left="2379" w:hanging="360"/>
      </w:pPr>
    </w:lvl>
    <w:lvl w:ilvl="4" w:tplc="04090019" w:tentative="1">
      <w:start w:val="1"/>
      <w:numFmt w:val="lowerLetter"/>
      <w:lvlText w:val="%5."/>
      <w:lvlJc w:val="left"/>
      <w:pPr>
        <w:ind w:left="3099" w:hanging="360"/>
      </w:pPr>
    </w:lvl>
    <w:lvl w:ilvl="5" w:tplc="0409001B" w:tentative="1">
      <w:start w:val="1"/>
      <w:numFmt w:val="lowerRoman"/>
      <w:lvlText w:val="%6."/>
      <w:lvlJc w:val="right"/>
      <w:pPr>
        <w:ind w:left="3819" w:hanging="180"/>
      </w:pPr>
    </w:lvl>
    <w:lvl w:ilvl="6" w:tplc="0409000F" w:tentative="1">
      <w:start w:val="1"/>
      <w:numFmt w:val="decimal"/>
      <w:lvlText w:val="%7."/>
      <w:lvlJc w:val="left"/>
      <w:pPr>
        <w:ind w:left="4539" w:hanging="360"/>
      </w:pPr>
    </w:lvl>
    <w:lvl w:ilvl="7" w:tplc="04090019" w:tentative="1">
      <w:start w:val="1"/>
      <w:numFmt w:val="lowerLetter"/>
      <w:lvlText w:val="%8."/>
      <w:lvlJc w:val="left"/>
      <w:pPr>
        <w:ind w:left="5259" w:hanging="360"/>
      </w:pPr>
    </w:lvl>
    <w:lvl w:ilvl="8" w:tplc="040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14">
    <w:nsid w:val="645D0973"/>
    <w:multiLevelType w:val="hybridMultilevel"/>
    <w:tmpl w:val="5FBABB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BF450BB"/>
    <w:multiLevelType w:val="hybridMultilevel"/>
    <w:tmpl w:val="9EA6D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DB54AD"/>
    <w:multiLevelType w:val="hybridMultilevel"/>
    <w:tmpl w:val="9CEC987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641C82"/>
    <w:multiLevelType w:val="hybridMultilevel"/>
    <w:tmpl w:val="9EA6D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0A5F84"/>
    <w:multiLevelType w:val="hybridMultilevel"/>
    <w:tmpl w:val="70D8AE6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13"/>
  </w:num>
  <w:num w:numId="7">
    <w:abstractNumId w:val="15"/>
  </w:num>
  <w:num w:numId="8">
    <w:abstractNumId w:val="17"/>
  </w:num>
  <w:num w:numId="9">
    <w:abstractNumId w:val="12"/>
  </w:num>
  <w:num w:numId="10">
    <w:abstractNumId w:val="13"/>
  </w:num>
  <w:num w:numId="11">
    <w:abstractNumId w:val="18"/>
  </w:num>
  <w:num w:numId="12">
    <w:abstractNumId w:val="4"/>
  </w:num>
  <w:num w:numId="13">
    <w:abstractNumId w:val="10"/>
  </w:num>
  <w:num w:numId="14">
    <w:abstractNumId w:val="9"/>
  </w:num>
  <w:num w:numId="15">
    <w:abstractNumId w:val="5"/>
  </w:num>
  <w:num w:numId="16">
    <w:abstractNumId w:val="8"/>
  </w:num>
  <w:num w:numId="17">
    <w:abstractNumId w:val="11"/>
  </w:num>
  <w:num w:numId="18">
    <w:abstractNumId w:val="14"/>
  </w:num>
  <w:num w:numId="19">
    <w:abstractNumId w:val="16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9C"/>
    <w:rsid w:val="00000B8E"/>
    <w:rsid w:val="00006071"/>
    <w:rsid w:val="00014427"/>
    <w:rsid w:val="00027BC4"/>
    <w:rsid w:val="00032009"/>
    <w:rsid w:val="00046E4A"/>
    <w:rsid w:val="00050C48"/>
    <w:rsid w:val="000514C3"/>
    <w:rsid w:val="00055FE5"/>
    <w:rsid w:val="00085E0F"/>
    <w:rsid w:val="00086015"/>
    <w:rsid w:val="000A19A5"/>
    <w:rsid w:val="000A6B97"/>
    <w:rsid w:val="000B355D"/>
    <w:rsid w:val="000B55F5"/>
    <w:rsid w:val="000C5120"/>
    <w:rsid w:val="000D4C62"/>
    <w:rsid w:val="000D6C25"/>
    <w:rsid w:val="000D7BFA"/>
    <w:rsid w:val="000F3318"/>
    <w:rsid w:val="000F39AC"/>
    <w:rsid w:val="000F3EB1"/>
    <w:rsid w:val="001060B3"/>
    <w:rsid w:val="001111C4"/>
    <w:rsid w:val="001167B2"/>
    <w:rsid w:val="00125B01"/>
    <w:rsid w:val="001319F5"/>
    <w:rsid w:val="00133F9E"/>
    <w:rsid w:val="00137C6A"/>
    <w:rsid w:val="001519D0"/>
    <w:rsid w:val="00151E65"/>
    <w:rsid w:val="00153618"/>
    <w:rsid w:val="00154344"/>
    <w:rsid w:val="00164A84"/>
    <w:rsid w:val="0016626F"/>
    <w:rsid w:val="00172DBB"/>
    <w:rsid w:val="0018527C"/>
    <w:rsid w:val="001855EB"/>
    <w:rsid w:val="00194147"/>
    <w:rsid w:val="00197E9C"/>
    <w:rsid w:val="001A177B"/>
    <w:rsid w:val="001A22CC"/>
    <w:rsid w:val="001A3B9F"/>
    <w:rsid w:val="001C3D5A"/>
    <w:rsid w:val="001C5F60"/>
    <w:rsid w:val="001D37FC"/>
    <w:rsid w:val="001E34D3"/>
    <w:rsid w:val="001E43CF"/>
    <w:rsid w:val="001F0297"/>
    <w:rsid w:val="001F1096"/>
    <w:rsid w:val="001F3FBB"/>
    <w:rsid w:val="001F75F7"/>
    <w:rsid w:val="00201350"/>
    <w:rsid w:val="00210427"/>
    <w:rsid w:val="00213C19"/>
    <w:rsid w:val="00215E0A"/>
    <w:rsid w:val="00220404"/>
    <w:rsid w:val="00227099"/>
    <w:rsid w:val="00237601"/>
    <w:rsid w:val="002439C5"/>
    <w:rsid w:val="00254332"/>
    <w:rsid w:val="00254F5D"/>
    <w:rsid w:val="00260258"/>
    <w:rsid w:val="002765E4"/>
    <w:rsid w:val="002B3767"/>
    <w:rsid w:val="002B3CD1"/>
    <w:rsid w:val="002B6DC5"/>
    <w:rsid w:val="002C36B4"/>
    <w:rsid w:val="002C7D40"/>
    <w:rsid w:val="002D28CC"/>
    <w:rsid w:val="002F0D47"/>
    <w:rsid w:val="002F615D"/>
    <w:rsid w:val="002F7121"/>
    <w:rsid w:val="0030167A"/>
    <w:rsid w:val="00301811"/>
    <w:rsid w:val="00306E8D"/>
    <w:rsid w:val="00306ECA"/>
    <w:rsid w:val="00311A9E"/>
    <w:rsid w:val="0031545E"/>
    <w:rsid w:val="003176DF"/>
    <w:rsid w:val="003225A0"/>
    <w:rsid w:val="00322F1F"/>
    <w:rsid w:val="0032685B"/>
    <w:rsid w:val="003276DA"/>
    <w:rsid w:val="00332814"/>
    <w:rsid w:val="00332926"/>
    <w:rsid w:val="00333026"/>
    <w:rsid w:val="00333B70"/>
    <w:rsid w:val="00335189"/>
    <w:rsid w:val="00345CA4"/>
    <w:rsid w:val="003502BE"/>
    <w:rsid w:val="0035326D"/>
    <w:rsid w:val="003538CB"/>
    <w:rsid w:val="00361022"/>
    <w:rsid w:val="003613F1"/>
    <w:rsid w:val="0036266E"/>
    <w:rsid w:val="00367120"/>
    <w:rsid w:val="00370585"/>
    <w:rsid w:val="00375DFC"/>
    <w:rsid w:val="003778E2"/>
    <w:rsid w:val="00383D0B"/>
    <w:rsid w:val="00386D59"/>
    <w:rsid w:val="00387760"/>
    <w:rsid w:val="0039149A"/>
    <w:rsid w:val="003941C4"/>
    <w:rsid w:val="003A2EC1"/>
    <w:rsid w:val="003A3BE7"/>
    <w:rsid w:val="003A478C"/>
    <w:rsid w:val="003B2F73"/>
    <w:rsid w:val="003C2A47"/>
    <w:rsid w:val="003D3FFD"/>
    <w:rsid w:val="003E1A6A"/>
    <w:rsid w:val="003E1E89"/>
    <w:rsid w:val="003E3C0E"/>
    <w:rsid w:val="003F019A"/>
    <w:rsid w:val="00400591"/>
    <w:rsid w:val="00410693"/>
    <w:rsid w:val="00413160"/>
    <w:rsid w:val="00437D87"/>
    <w:rsid w:val="00441BAC"/>
    <w:rsid w:val="00455BF2"/>
    <w:rsid w:val="0048517D"/>
    <w:rsid w:val="00486D7E"/>
    <w:rsid w:val="00493288"/>
    <w:rsid w:val="004C37DD"/>
    <w:rsid w:val="004C63CE"/>
    <w:rsid w:val="004C72C8"/>
    <w:rsid w:val="004D2DFE"/>
    <w:rsid w:val="004E19A5"/>
    <w:rsid w:val="004E5025"/>
    <w:rsid w:val="004F0DB6"/>
    <w:rsid w:val="00503871"/>
    <w:rsid w:val="00514780"/>
    <w:rsid w:val="00515CB1"/>
    <w:rsid w:val="00517867"/>
    <w:rsid w:val="00531EEB"/>
    <w:rsid w:val="00534871"/>
    <w:rsid w:val="00536B05"/>
    <w:rsid w:val="00541654"/>
    <w:rsid w:val="00556E88"/>
    <w:rsid w:val="00562318"/>
    <w:rsid w:val="00562F10"/>
    <w:rsid w:val="0056657A"/>
    <w:rsid w:val="00576CB1"/>
    <w:rsid w:val="005777C3"/>
    <w:rsid w:val="00584846"/>
    <w:rsid w:val="00585BF5"/>
    <w:rsid w:val="00592C76"/>
    <w:rsid w:val="005B1304"/>
    <w:rsid w:val="005C291C"/>
    <w:rsid w:val="005D7C11"/>
    <w:rsid w:val="005D7F13"/>
    <w:rsid w:val="005E6038"/>
    <w:rsid w:val="005F526B"/>
    <w:rsid w:val="0061140C"/>
    <w:rsid w:val="006120BC"/>
    <w:rsid w:val="0061357C"/>
    <w:rsid w:val="00632EAF"/>
    <w:rsid w:val="00635357"/>
    <w:rsid w:val="006414F6"/>
    <w:rsid w:val="0064616D"/>
    <w:rsid w:val="00653B5A"/>
    <w:rsid w:val="00657D8C"/>
    <w:rsid w:val="00661E70"/>
    <w:rsid w:val="006625A1"/>
    <w:rsid w:val="00663DA1"/>
    <w:rsid w:val="00667764"/>
    <w:rsid w:val="00671B68"/>
    <w:rsid w:val="00671C87"/>
    <w:rsid w:val="00675EEA"/>
    <w:rsid w:val="00676C87"/>
    <w:rsid w:val="00690EF5"/>
    <w:rsid w:val="00693901"/>
    <w:rsid w:val="00696F9B"/>
    <w:rsid w:val="006A65C0"/>
    <w:rsid w:val="006B0121"/>
    <w:rsid w:val="006C0255"/>
    <w:rsid w:val="006C69E6"/>
    <w:rsid w:val="006C6B0A"/>
    <w:rsid w:val="006D0413"/>
    <w:rsid w:val="006D0B54"/>
    <w:rsid w:val="006D2BBF"/>
    <w:rsid w:val="006E0AED"/>
    <w:rsid w:val="006E0B30"/>
    <w:rsid w:val="006E6E8B"/>
    <w:rsid w:val="006E7F1C"/>
    <w:rsid w:val="00700884"/>
    <w:rsid w:val="0070116E"/>
    <w:rsid w:val="007060BB"/>
    <w:rsid w:val="00707818"/>
    <w:rsid w:val="00723CE6"/>
    <w:rsid w:val="00732AEB"/>
    <w:rsid w:val="00735F13"/>
    <w:rsid w:val="00753EA3"/>
    <w:rsid w:val="00754E75"/>
    <w:rsid w:val="00765D4C"/>
    <w:rsid w:val="00767F98"/>
    <w:rsid w:val="0077789B"/>
    <w:rsid w:val="007950A5"/>
    <w:rsid w:val="00797272"/>
    <w:rsid w:val="007B46C0"/>
    <w:rsid w:val="007B5996"/>
    <w:rsid w:val="007C4ABE"/>
    <w:rsid w:val="007E7AAE"/>
    <w:rsid w:val="007F0A1A"/>
    <w:rsid w:val="008053FA"/>
    <w:rsid w:val="00810AE2"/>
    <w:rsid w:val="00810BFD"/>
    <w:rsid w:val="00812D47"/>
    <w:rsid w:val="008137EE"/>
    <w:rsid w:val="00820F8E"/>
    <w:rsid w:val="008216C8"/>
    <w:rsid w:val="00821F55"/>
    <w:rsid w:val="00824C4C"/>
    <w:rsid w:val="00830CFB"/>
    <w:rsid w:val="00837124"/>
    <w:rsid w:val="008414F8"/>
    <w:rsid w:val="008476FD"/>
    <w:rsid w:val="008731A4"/>
    <w:rsid w:val="008848CB"/>
    <w:rsid w:val="0088533E"/>
    <w:rsid w:val="008A0266"/>
    <w:rsid w:val="008A20D1"/>
    <w:rsid w:val="008A6527"/>
    <w:rsid w:val="008B444F"/>
    <w:rsid w:val="008C5B10"/>
    <w:rsid w:val="008D7453"/>
    <w:rsid w:val="008E4DA9"/>
    <w:rsid w:val="008F00AD"/>
    <w:rsid w:val="008F29DB"/>
    <w:rsid w:val="008F4691"/>
    <w:rsid w:val="00920F0F"/>
    <w:rsid w:val="00930BDF"/>
    <w:rsid w:val="00937E8E"/>
    <w:rsid w:val="0095431E"/>
    <w:rsid w:val="00971305"/>
    <w:rsid w:val="0097151D"/>
    <w:rsid w:val="00972289"/>
    <w:rsid w:val="00981CD3"/>
    <w:rsid w:val="00982B5C"/>
    <w:rsid w:val="0098524B"/>
    <w:rsid w:val="009A0833"/>
    <w:rsid w:val="009A55CD"/>
    <w:rsid w:val="009A5C60"/>
    <w:rsid w:val="009B4EAB"/>
    <w:rsid w:val="009B653D"/>
    <w:rsid w:val="009B6A0A"/>
    <w:rsid w:val="009C6BEE"/>
    <w:rsid w:val="009D313E"/>
    <w:rsid w:val="009D35D5"/>
    <w:rsid w:val="009D3D8B"/>
    <w:rsid w:val="009D678D"/>
    <w:rsid w:val="009E2981"/>
    <w:rsid w:val="009F2161"/>
    <w:rsid w:val="009F33A1"/>
    <w:rsid w:val="00A23291"/>
    <w:rsid w:val="00A422FA"/>
    <w:rsid w:val="00A44C38"/>
    <w:rsid w:val="00A50BD7"/>
    <w:rsid w:val="00A54669"/>
    <w:rsid w:val="00A55BFF"/>
    <w:rsid w:val="00A630A0"/>
    <w:rsid w:val="00A63B29"/>
    <w:rsid w:val="00A704D5"/>
    <w:rsid w:val="00A72A1D"/>
    <w:rsid w:val="00A81A72"/>
    <w:rsid w:val="00A87D7A"/>
    <w:rsid w:val="00A912FD"/>
    <w:rsid w:val="00AA0827"/>
    <w:rsid w:val="00AA6E77"/>
    <w:rsid w:val="00AB0D6B"/>
    <w:rsid w:val="00AB1B10"/>
    <w:rsid w:val="00AB2986"/>
    <w:rsid w:val="00AC12E0"/>
    <w:rsid w:val="00AC65E6"/>
    <w:rsid w:val="00AD25F9"/>
    <w:rsid w:val="00AE0191"/>
    <w:rsid w:val="00AE697E"/>
    <w:rsid w:val="00AE7000"/>
    <w:rsid w:val="00AE70CA"/>
    <w:rsid w:val="00AF1119"/>
    <w:rsid w:val="00AF78AF"/>
    <w:rsid w:val="00AF792A"/>
    <w:rsid w:val="00AF7E7D"/>
    <w:rsid w:val="00B006FA"/>
    <w:rsid w:val="00B0086F"/>
    <w:rsid w:val="00B027AD"/>
    <w:rsid w:val="00B12A9D"/>
    <w:rsid w:val="00B15C51"/>
    <w:rsid w:val="00B215C8"/>
    <w:rsid w:val="00B332E2"/>
    <w:rsid w:val="00B34CA2"/>
    <w:rsid w:val="00B51B07"/>
    <w:rsid w:val="00B535D0"/>
    <w:rsid w:val="00B53BC1"/>
    <w:rsid w:val="00B7433C"/>
    <w:rsid w:val="00B87694"/>
    <w:rsid w:val="00B94B3C"/>
    <w:rsid w:val="00BA20DD"/>
    <w:rsid w:val="00BA7284"/>
    <w:rsid w:val="00BA79DC"/>
    <w:rsid w:val="00BB0C71"/>
    <w:rsid w:val="00BD43CC"/>
    <w:rsid w:val="00C00624"/>
    <w:rsid w:val="00C030EE"/>
    <w:rsid w:val="00C0480B"/>
    <w:rsid w:val="00C06347"/>
    <w:rsid w:val="00C10D9E"/>
    <w:rsid w:val="00C13684"/>
    <w:rsid w:val="00C26E84"/>
    <w:rsid w:val="00C26F07"/>
    <w:rsid w:val="00C34E86"/>
    <w:rsid w:val="00C35A2A"/>
    <w:rsid w:val="00C4251D"/>
    <w:rsid w:val="00C4428A"/>
    <w:rsid w:val="00C52E31"/>
    <w:rsid w:val="00C55A3B"/>
    <w:rsid w:val="00C670C5"/>
    <w:rsid w:val="00C72C08"/>
    <w:rsid w:val="00C90302"/>
    <w:rsid w:val="00C95B78"/>
    <w:rsid w:val="00CD1C69"/>
    <w:rsid w:val="00CD6B89"/>
    <w:rsid w:val="00CE1ED1"/>
    <w:rsid w:val="00CF1BBB"/>
    <w:rsid w:val="00D02CBC"/>
    <w:rsid w:val="00D047F7"/>
    <w:rsid w:val="00D139A9"/>
    <w:rsid w:val="00D206F9"/>
    <w:rsid w:val="00D26E42"/>
    <w:rsid w:val="00D37C26"/>
    <w:rsid w:val="00D407E6"/>
    <w:rsid w:val="00D43091"/>
    <w:rsid w:val="00D53E64"/>
    <w:rsid w:val="00D61197"/>
    <w:rsid w:val="00D621F3"/>
    <w:rsid w:val="00D63096"/>
    <w:rsid w:val="00D77AF1"/>
    <w:rsid w:val="00DA033A"/>
    <w:rsid w:val="00DA52B1"/>
    <w:rsid w:val="00DA5C9C"/>
    <w:rsid w:val="00DA688F"/>
    <w:rsid w:val="00DD1D8B"/>
    <w:rsid w:val="00DD51FC"/>
    <w:rsid w:val="00DE1DCF"/>
    <w:rsid w:val="00DE6772"/>
    <w:rsid w:val="00DF654D"/>
    <w:rsid w:val="00E0298B"/>
    <w:rsid w:val="00E12DBF"/>
    <w:rsid w:val="00E1383A"/>
    <w:rsid w:val="00E35621"/>
    <w:rsid w:val="00E36368"/>
    <w:rsid w:val="00E4440E"/>
    <w:rsid w:val="00E44A9A"/>
    <w:rsid w:val="00E53F3E"/>
    <w:rsid w:val="00E53F40"/>
    <w:rsid w:val="00E54901"/>
    <w:rsid w:val="00E62EA8"/>
    <w:rsid w:val="00E70D66"/>
    <w:rsid w:val="00E760C8"/>
    <w:rsid w:val="00E82169"/>
    <w:rsid w:val="00E85F24"/>
    <w:rsid w:val="00E909CD"/>
    <w:rsid w:val="00E924C2"/>
    <w:rsid w:val="00EA533C"/>
    <w:rsid w:val="00EB231E"/>
    <w:rsid w:val="00EC5C5E"/>
    <w:rsid w:val="00EC68B4"/>
    <w:rsid w:val="00ED0F11"/>
    <w:rsid w:val="00ED1640"/>
    <w:rsid w:val="00ED1990"/>
    <w:rsid w:val="00EE2B9B"/>
    <w:rsid w:val="00EE4273"/>
    <w:rsid w:val="00F055D7"/>
    <w:rsid w:val="00F132F7"/>
    <w:rsid w:val="00F14D5E"/>
    <w:rsid w:val="00F3605F"/>
    <w:rsid w:val="00F36905"/>
    <w:rsid w:val="00F36F27"/>
    <w:rsid w:val="00F50516"/>
    <w:rsid w:val="00F50B3E"/>
    <w:rsid w:val="00F50EA4"/>
    <w:rsid w:val="00F60525"/>
    <w:rsid w:val="00F66632"/>
    <w:rsid w:val="00F66872"/>
    <w:rsid w:val="00F73012"/>
    <w:rsid w:val="00F75577"/>
    <w:rsid w:val="00F76428"/>
    <w:rsid w:val="00F86D11"/>
    <w:rsid w:val="00F86F39"/>
    <w:rsid w:val="00FA1953"/>
    <w:rsid w:val="00FB0BC6"/>
    <w:rsid w:val="00FB3858"/>
    <w:rsid w:val="00FB5A0C"/>
    <w:rsid w:val="00FC50F7"/>
    <w:rsid w:val="00FD3B64"/>
    <w:rsid w:val="00FD6535"/>
    <w:rsid w:val="00FE605C"/>
    <w:rsid w:val="00FF3EC4"/>
    <w:rsid w:val="00FF3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37C7711C"/>
  <w15:docId w15:val="{617C9FAE-6CE2-41AD-BD24-85E6E9F6A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347"/>
    <w:pPr>
      <w:suppressAutoHyphens/>
    </w:pPr>
    <w:rPr>
      <w:rFonts w:ascii="Liberation Serif" w:eastAsia="Arial Unicode MS" w:hAnsi="Liberation Serif" w:cs="Mangal"/>
      <w:kern w:val="1"/>
      <w:sz w:val="24"/>
      <w:szCs w:val="24"/>
      <w:lang w:val="sr-Latn-BA" w:eastAsia="zh-CN" w:bidi="hi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177B"/>
    <w:pPr>
      <w:keepNext/>
      <w:numPr>
        <w:numId w:val="6"/>
      </w:numPr>
      <w:spacing w:before="120" w:after="120"/>
      <w:jc w:val="both"/>
      <w:outlineLvl w:val="0"/>
    </w:pPr>
    <w:rPr>
      <w:rFonts w:ascii="Arial" w:eastAsia="Times New Roman" w:hAnsi="Arial"/>
      <w:b/>
      <w:bCs/>
      <w:kern w:val="32"/>
      <w:sz w:val="28"/>
      <w:szCs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C06347"/>
  </w:style>
  <w:style w:type="paragraph" w:customStyle="1" w:styleId="Heading">
    <w:name w:val="Heading"/>
    <w:basedOn w:val="Normal"/>
    <w:next w:val="BodyText"/>
    <w:rsid w:val="00C06347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rsid w:val="00C06347"/>
    <w:pPr>
      <w:spacing w:after="140" w:line="288" w:lineRule="auto"/>
    </w:pPr>
  </w:style>
  <w:style w:type="paragraph" w:styleId="List">
    <w:name w:val="List"/>
    <w:basedOn w:val="BodyText"/>
    <w:rsid w:val="00C06347"/>
  </w:style>
  <w:style w:type="paragraph" w:styleId="Caption">
    <w:name w:val="caption"/>
    <w:basedOn w:val="Normal"/>
    <w:qFormat/>
    <w:rsid w:val="00C0634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C06347"/>
    <w:pPr>
      <w:suppressLineNumbers/>
    </w:pPr>
  </w:style>
  <w:style w:type="paragraph" w:styleId="Header">
    <w:name w:val="header"/>
    <w:basedOn w:val="Normal"/>
    <w:link w:val="HeaderChar"/>
    <w:uiPriority w:val="99"/>
    <w:rsid w:val="00C06347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al"/>
    <w:rsid w:val="00C06347"/>
    <w:pPr>
      <w:suppressLineNumbers/>
    </w:pPr>
  </w:style>
  <w:style w:type="paragraph" w:styleId="TOAHeading">
    <w:name w:val="toa heading"/>
    <w:basedOn w:val="Heading"/>
    <w:rsid w:val="00C06347"/>
    <w:pPr>
      <w:suppressLineNumbers/>
    </w:pPr>
    <w:rPr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16626F"/>
    <w:pPr>
      <w:tabs>
        <w:tab w:val="center" w:pos="4702"/>
        <w:tab w:val="right" w:pos="9405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16626F"/>
    <w:rPr>
      <w:rFonts w:ascii="Liberation Serif" w:eastAsia="Arial Unicode MS" w:hAnsi="Liberation Serif" w:cs="Mangal"/>
      <w:kern w:val="1"/>
      <w:sz w:val="24"/>
      <w:szCs w:val="21"/>
      <w:lang w:val="sr-Latn-BA" w:eastAsia="zh-CN" w:bidi="hi-IN"/>
    </w:rPr>
  </w:style>
  <w:style w:type="table" w:styleId="TableGrid">
    <w:name w:val="Table Grid"/>
    <w:basedOn w:val="TableNormal"/>
    <w:uiPriority w:val="59"/>
    <w:rsid w:val="00585B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D206F9"/>
    <w:rPr>
      <w:rFonts w:ascii="Liberation Serif" w:eastAsia="Arial Unicode MS" w:hAnsi="Liberation Serif" w:cs="Mangal"/>
      <w:kern w:val="1"/>
      <w:sz w:val="24"/>
      <w:szCs w:val="24"/>
      <w:lang w:val="sr-Latn-BA" w:eastAsia="zh-CN" w:bidi="hi-IN"/>
    </w:rPr>
  </w:style>
  <w:style w:type="table" w:customStyle="1" w:styleId="LightGrid-Accent11">
    <w:name w:val="Light Grid - Accent 11"/>
    <w:basedOn w:val="TableNormal"/>
    <w:uiPriority w:val="62"/>
    <w:rsid w:val="0050387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1A177B"/>
    <w:rPr>
      <w:rFonts w:ascii="Arial" w:hAnsi="Arial" w:cs="Mangal"/>
      <w:b/>
      <w:bCs/>
      <w:kern w:val="32"/>
      <w:sz w:val="28"/>
      <w:szCs w:val="29"/>
      <w:lang w:val="sr-Latn-BA" w:eastAsia="zh-CN" w:bidi="hi-I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6DC5"/>
    <w:pPr>
      <w:keepLines/>
      <w:suppressAutoHyphens w:val="0"/>
      <w:spacing w:before="480" w:after="0" w:line="276" w:lineRule="auto"/>
      <w:outlineLvl w:val="9"/>
    </w:pPr>
    <w:rPr>
      <w:rFonts w:cs="Times New Roman"/>
      <w:color w:val="365F91"/>
      <w:kern w:val="0"/>
      <w:szCs w:val="28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9149A"/>
    <w:pPr>
      <w:tabs>
        <w:tab w:val="left" w:pos="440"/>
        <w:tab w:val="right" w:leader="dot" w:pos="9628"/>
      </w:tabs>
      <w:jc w:val="both"/>
    </w:pPr>
    <w:rPr>
      <w:rFonts w:ascii="Arial" w:hAnsi="Arial"/>
      <w:b/>
      <w:noProof/>
      <w:lang w:val="sr-Cyrl-BA"/>
    </w:rPr>
  </w:style>
  <w:style w:type="character" w:styleId="Hyperlink">
    <w:name w:val="Hyperlink"/>
    <w:basedOn w:val="DefaultParagraphFont"/>
    <w:uiPriority w:val="99"/>
    <w:unhideWhenUsed/>
    <w:rsid w:val="0056657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54901"/>
    <w:pPr>
      <w:ind w:left="720"/>
      <w:contextualSpacing/>
    </w:pPr>
    <w:rPr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3FBB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FBB"/>
    <w:rPr>
      <w:rFonts w:ascii="Segoe UI" w:eastAsia="Arial Unicode MS" w:hAnsi="Segoe UI" w:cs="Mangal"/>
      <w:kern w:val="1"/>
      <w:sz w:val="18"/>
      <w:szCs w:val="16"/>
      <w:lang w:val="sr-Latn-B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wnloads\___________%20_%20_________%20__%20______%20______-____%20__%20__%20SERVITIUM%20%20________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E3D92-1A09-4EB5-A85A-ADAC71E5F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___________ _ _________ __ ______ ______-____ __ __ SERVITIUM  ________.dotx</Template>
  <TotalTime>155</TotalTime>
  <Pages>1</Pages>
  <Words>1792</Words>
  <Characters>10219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Opstina Gradiska</Company>
  <LinksUpToDate>false</LinksUpToDate>
  <CharactersWithSpaces>11988</CharactersWithSpaces>
  <SharedDoc>false</SharedDoc>
  <HLinks>
    <vt:vector size="54" baseType="variant"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_Toc501711067</vt:lpwstr>
      </vt:variant>
      <vt:variant>
        <vt:i4>1507381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_Toc501711066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_Toc501711065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_Toc501711064</vt:lpwstr>
      </vt:variant>
      <vt:variant>
        <vt:i4>1507381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_Toc501711063</vt:lpwstr>
      </vt:variant>
      <vt:variant>
        <vt:i4>1507381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_Toc501711062</vt:lpwstr>
      </vt:variant>
      <vt:variant>
        <vt:i4>1507381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_Toc501711061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_Toc501711060</vt:lpwstr>
      </vt:variant>
      <vt:variant>
        <vt:i4>1310773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_Toc501711059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18</cp:revision>
  <cp:lastPrinted>2026-08-05T10:08:00Z</cp:lastPrinted>
  <dcterms:created xsi:type="dcterms:W3CDTF">2026-06-18T12:47:00Z</dcterms:created>
  <dcterms:modified xsi:type="dcterms:W3CDTF">2026-08-13T06:22:00Z</dcterms:modified>
</cp:coreProperties>
</file>